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F57DC0" w14:textId="24647B32" w:rsidR="009D1244" w:rsidRDefault="0001768F" w:rsidP="001720A1">
      <w:pPr>
        <w:spacing w:line="360" w:lineRule="auto"/>
        <w:rPr>
          <w:rFonts w:ascii="Frutiger Neue LT Pro Light" w:hAnsi="Frutiger Neue LT Pro Light"/>
          <w:b/>
          <w:sz w:val="32"/>
          <w:szCs w:val="32"/>
        </w:rPr>
      </w:pPr>
      <w:r>
        <w:rPr>
          <w:rFonts w:ascii="Frutiger Neue LT Pro Light" w:hAnsi="Frutiger Neue LT Pro Light"/>
          <w:b/>
          <w:sz w:val="32"/>
          <w:szCs w:val="32"/>
        </w:rPr>
        <w:t>H</w:t>
      </w:r>
      <w:r w:rsidR="00A27D6B">
        <w:rPr>
          <w:rFonts w:ascii="Frutiger Neue LT Pro Light" w:hAnsi="Frutiger Neue LT Pro Light"/>
          <w:b/>
          <w:sz w:val="32"/>
          <w:szCs w:val="32"/>
        </w:rPr>
        <w:t xml:space="preserve">istorische </w:t>
      </w:r>
      <w:r>
        <w:rPr>
          <w:rFonts w:ascii="Frutiger Neue LT Pro Light" w:hAnsi="Frutiger Neue LT Pro Light"/>
          <w:b/>
          <w:sz w:val="32"/>
          <w:szCs w:val="32"/>
        </w:rPr>
        <w:t>Ziegelform</w:t>
      </w:r>
      <w:r w:rsidR="00A27D6B">
        <w:rPr>
          <w:rFonts w:ascii="Frutiger Neue LT Pro Light" w:hAnsi="Frutiger Neue LT Pro Light"/>
          <w:b/>
          <w:sz w:val="32"/>
          <w:szCs w:val="32"/>
        </w:rPr>
        <w:t xml:space="preserve"> für charakteristische Dächer</w:t>
      </w:r>
    </w:p>
    <w:p w14:paraId="38AE9689" w14:textId="0F828875" w:rsidR="009D1244" w:rsidRDefault="00740BB9" w:rsidP="001720A1">
      <w:pPr>
        <w:spacing w:line="360" w:lineRule="auto"/>
        <w:rPr>
          <w:rFonts w:ascii="Frutiger Neue LT Pro Light" w:hAnsi="Frutiger Neue LT Pro Light"/>
          <w:b/>
          <w:i/>
          <w:iCs/>
        </w:rPr>
      </w:pPr>
      <w:r w:rsidRPr="00740BB9">
        <w:rPr>
          <w:rFonts w:ascii="Frutiger Neue LT Pro Light" w:hAnsi="Frutiger Neue LT Pro Light"/>
          <w:b/>
          <w:i/>
          <w:iCs/>
        </w:rPr>
        <w:t xml:space="preserve">Von Stefan Thomas (Technik) und Bianca </w:t>
      </w:r>
      <w:proofErr w:type="spellStart"/>
      <w:r w:rsidRPr="00740BB9">
        <w:rPr>
          <w:rFonts w:ascii="Frutiger Neue LT Pro Light" w:hAnsi="Frutiger Neue LT Pro Light"/>
          <w:b/>
          <w:i/>
          <w:iCs/>
        </w:rPr>
        <w:t>Marklstorfer</w:t>
      </w:r>
      <w:proofErr w:type="spellEnd"/>
      <w:r w:rsidRPr="00740BB9">
        <w:rPr>
          <w:rFonts w:ascii="Frutiger Neue LT Pro Light" w:hAnsi="Frutiger Neue LT Pro Light"/>
          <w:b/>
          <w:i/>
          <w:iCs/>
        </w:rPr>
        <w:t xml:space="preserve"> (Marketing)</w:t>
      </w:r>
    </w:p>
    <w:p w14:paraId="59495512" w14:textId="77777777" w:rsidR="00740BB9" w:rsidRPr="00740BB9" w:rsidRDefault="00740BB9" w:rsidP="001720A1">
      <w:pPr>
        <w:spacing w:line="360" w:lineRule="auto"/>
        <w:rPr>
          <w:rFonts w:ascii="Frutiger Neue LT Pro Light" w:hAnsi="Frutiger Neue LT Pro Light"/>
          <w:b/>
          <w:i/>
          <w:iCs/>
        </w:rPr>
      </w:pPr>
    </w:p>
    <w:p w14:paraId="2C2B8DFC" w14:textId="66080D5D" w:rsidR="00A4537F" w:rsidRDefault="009D1244" w:rsidP="001720A1">
      <w:pPr>
        <w:autoSpaceDE w:val="0"/>
        <w:autoSpaceDN w:val="0"/>
        <w:adjustRightInd w:val="0"/>
        <w:spacing w:line="360" w:lineRule="auto"/>
        <w:rPr>
          <w:rFonts w:ascii="Frutiger Neue LT Pro Light" w:hAnsi="Frutiger Neue LT Pro Light"/>
          <w:b/>
        </w:rPr>
      </w:pPr>
      <w:r>
        <w:rPr>
          <w:rFonts w:ascii="Frutiger Neue LT Pro Light" w:hAnsi="Frutiger Neue LT Pro Light"/>
          <w:b/>
        </w:rPr>
        <w:t xml:space="preserve">Neufahrn, Januar 2026. Deutsche Qualität verbunden mit handwerklicher Erfahrung: Biberschwanzziegel von ERLUS </w:t>
      </w:r>
      <w:r w:rsidR="0001768F">
        <w:rPr>
          <w:rFonts w:ascii="Frutiger Neue LT Pro Light" w:hAnsi="Frutiger Neue LT Pro Light"/>
          <w:b/>
        </w:rPr>
        <w:t xml:space="preserve">bieten Zimmerern und Dachdeckern klare Vorteile und lassen sich präzise an individuelle </w:t>
      </w:r>
      <w:r>
        <w:rPr>
          <w:rFonts w:ascii="Frutiger Neue LT Pro Light" w:hAnsi="Frutiger Neue LT Pro Light"/>
          <w:b/>
        </w:rPr>
        <w:t>Kundenw</w:t>
      </w:r>
      <w:r w:rsidR="0001768F">
        <w:rPr>
          <w:rFonts w:ascii="Frutiger Neue LT Pro Light" w:hAnsi="Frutiger Neue LT Pro Light"/>
          <w:b/>
        </w:rPr>
        <w:t>ü</w:t>
      </w:r>
      <w:r>
        <w:rPr>
          <w:rFonts w:ascii="Frutiger Neue LT Pro Light" w:hAnsi="Frutiger Neue LT Pro Light"/>
          <w:b/>
        </w:rPr>
        <w:t>nsch</w:t>
      </w:r>
      <w:r w:rsidR="0001768F">
        <w:rPr>
          <w:rFonts w:ascii="Frutiger Neue LT Pro Light" w:hAnsi="Frutiger Neue LT Pro Light"/>
          <w:b/>
        </w:rPr>
        <w:t xml:space="preserve">e anpassen. </w:t>
      </w:r>
      <w:r>
        <w:rPr>
          <w:rFonts w:ascii="Frutiger Neue LT Pro Light" w:hAnsi="Frutiger Neue LT Pro Light"/>
          <w:b/>
        </w:rPr>
        <w:t xml:space="preserve">ERLUS </w:t>
      </w:r>
      <w:r w:rsidR="0001768F">
        <w:rPr>
          <w:rFonts w:ascii="Frutiger Neue LT Pro Light" w:hAnsi="Frutiger Neue LT Pro Light"/>
          <w:b/>
        </w:rPr>
        <w:t xml:space="preserve">zählt zu den wenigen Dachziegelherstellern, die </w:t>
      </w:r>
      <w:r>
        <w:rPr>
          <w:rFonts w:ascii="Frutiger Neue LT Pro Light" w:hAnsi="Frutiger Neue LT Pro Light"/>
          <w:b/>
        </w:rPr>
        <w:t xml:space="preserve">Biberschwanzziegel in einer </w:t>
      </w:r>
      <w:r w:rsidR="0001768F">
        <w:rPr>
          <w:rFonts w:ascii="Frutiger Neue LT Pro Light" w:hAnsi="Frutiger Neue LT Pro Light"/>
          <w:b/>
        </w:rPr>
        <w:t xml:space="preserve">eigenen </w:t>
      </w:r>
      <w:r>
        <w:rPr>
          <w:rFonts w:ascii="Frutiger Neue LT Pro Light" w:hAnsi="Frutiger Neue LT Pro Light"/>
          <w:b/>
        </w:rPr>
        <w:t xml:space="preserve">Manufaktur </w:t>
      </w:r>
      <w:r w:rsidR="0001768F">
        <w:rPr>
          <w:rFonts w:ascii="Frutiger Neue LT Pro Light" w:hAnsi="Frutiger Neue LT Pro Light"/>
          <w:b/>
        </w:rPr>
        <w:t>fertigen</w:t>
      </w:r>
      <w:r>
        <w:rPr>
          <w:rFonts w:ascii="Frutiger Neue LT Pro Light" w:hAnsi="Frutiger Neue LT Pro Light"/>
          <w:b/>
        </w:rPr>
        <w:t xml:space="preserve">. </w:t>
      </w:r>
      <w:r w:rsidR="00A4537F">
        <w:rPr>
          <w:rFonts w:ascii="Frutiger Neue LT Pro Light" w:hAnsi="Frutiger Neue LT Pro Light"/>
          <w:b/>
        </w:rPr>
        <w:t xml:space="preserve"> </w:t>
      </w:r>
    </w:p>
    <w:p w14:paraId="1DF2D0B2" w14:textId="77777777" w:rsidR="00EC7304" w:rsidRDefault="00EC7304" w:rsidP="001720A1">
      <w:pPr>
        <w:autoSpaceDE w:val="0"/>
        <w:autoSpaceDN w:val="0"/>
        <w:adjustRightInd w:val="0"/>
        <w:spacing w:line="360" w:lineRule="auto"/>
        <w:rPr>
          <w:rFonts w:ascii="Frutiger Neue LT Pro Light" w:hAnsi="Frutiger Neue LT Pro Light"/>
          <w:b/>
        </w:rPr>
      </w:pPr>
    </w:p>
    <w:p w14:paraId="073CEF78" w14:textId="41242994" w:rsidR="00581AC6" w:rsidRDefault="00532BEC" w:rsidP="001720A1">
      <w:pPr>
        <w:autoSpaceDE w:val="0"/>
        <w:autoSpaceDN w:val="0"/>
        <w:adjustRightInd w:val="0"/>
        <w:spacing w:line="360" w:lineRule="auto"/>
        <w:rPr>
          <w:rFonts w:ascii="Frutiger Neue LT Pro Light" w:hAnsi="Frutiger Neue LT Pro Light"/>
        </w:rPr>
      </w:pPr>
      <w:r>
        <w:rPr>
          <w:rFonts w:ascii="Frutiger Neue LT Pro Light" w:hAnsi="Frutiger Neue LT Pro Light"/>
        </w:rPr>
        <w:t>Seit Jahrzehnten kommen Biberschwanzziegel von ERLUS bei</w:t>
      </w:r>
      <w:r w:rsidR="009D1244">
        <w:rPr>
          <w:rFonts w:ascii="Frutiger Neue LT Pro Light" w:hAnsi="Frutiger Neue LT Pro Light"/>
        </w:rPr>
        <w:t xml:space="preserve"> anspruchsvollen Sanierungen, hochwertigen Neubauten oder schwierigen Denkmalschutzobjekten </w:t>
      </w:r>
      <w:r>
        <w:rPr>
          <w:rFonts w:ascii="Frutiger Neue LT Pro Light" w:hAnsi="Frutiger Neue LT Pro Light"/>
        </w:rPr>
        <w:t xml:space="preserve">zum Einsatz, denn diese Ziegel </w:t>
      </w:r>
      <w:r w:rsidR="009D1244">
        <w:rPr>
          <w:rFonts w:ascii="Frutiger Neue LT Pro Light" w:hAnsi="Frutiger Neue LT Pro Light"/>
        </w:rPr>
        <w:t>überzeug</w:t>
      </w:r>
      <w:r>
        <w:rPr>
          <w:rFonts w:ascii="Frutiger Neue LT Pro Light" w:hAnsi="Frutiger Neue LT Pro Light"/>
        </w:rPr>
        <w:t>en</w:t>
      </w:r>
      <w:r w:rsidR="009D1244">
        <w:rPr>
          <w:rFonts w:ascii="Frutiger Neue LT Pro Light" w:hAnsi="Frutiger Neue LT Pro Light"/>
        </w:rPr>
        <w:t xml:space="preserve"> durch Haltbarkeit, Stabilität und vielfältige Gestaltungsmöglichkeiten. Endverbraucher profitieren von einer breiten Auswahl an Formen, Oberflächen und Stärken. Unterschiedliche Schnitte der Biberschwanzziegel – von geradlinig bis traditionell – ermöglichen individuelle Dachbilder, passend zur regionalen Architektur ebenso wie zu modernen Entwürfen. </w:t>
      </w:r>
      <w:r w:rsidR="0001768F">
        <w:rPr>
          <w:rFonts w:ascii="Frutiger Neue LT Pro Light" w:hAnsi="Frutiger Neue LT Pro Light"/>
        </w:rPr>
        <w:t xml:space="preserve">Insbesondere bei denkmalgeschützten Objekten schätzen Architekten und Denkmalschutzbehörden Hersteller, </w:t>
      </w:r>
      <w:r>
        <w:rPr>
          <w:rFonts w:ascii="Frutiger Neue LT Pro Light" w:hAnsi="Frutiger Neue LT Pro Light"/>
        </w:rPr>
        <w:t xml:space="preserve">die </w:t>
      </w:r>
      <w:r w:rsidR="00740BB9">
        <w:rPr>
          <w:rFonts w:ascii="Frutiger Neue LT Pro Light" w:hAnsi="Frutiger Neue LT Pro Light"/>
        </w:rPr>
        <w:t>Sondermodelle</w:t>
      </w:r>
      <w:r>
        <w:rPr>
          <w:rFonts w:ascii="Frutiger Neue LT Pro Light" w:hAnsi="Frutiger Neue LT Pro Light"/>
        </w:rPr>
        <w:t xml:space="preserve"> </w:t>
      </w:r>
      <w:r w:rsidR="0001768F">
        <w:rPr>
          <w:rFonts w:ascii="Frutiger Neue LT Pro Light" w:hAnsi="Frutiger Neue LT Pro Light"/>
        </w:rPr>
        <w:t xml:space="preserve">zuverlässig reproduzieren können. </w:t>
      </w:r>
    </w:p>
    <w:p w14:paraId="6A4BBF66" w14:textId="77777777" w:rsidR="00241E57" w:rsidRDefault="00241E57" w:rsidP="001720A1">
      <w:pPr>
        <w:autoSpaceDE w:val="0"/>
        <w:autoSpaceDN w:val="0"/>
        <w:adjustRightInd w:val="0"/>
        <w:spacing w:line="360" w:lineRule="auto"/>
        <w:rPr>
          <w:rFonts w:ascii="Frutiger Neue LT Pro Light" w:hAnsi="Frutiger Neue LT Pro Light"/>
        </w:rPr>
      </w:pPr>
    </w:p>
    <w:p w14:paraId="3F42BB95" w14:textId="43F78190" w:rsidR="00241E57" w:rsidRDefault="00241E57" w:rsidP="001720A1">
      <w:pPr>
        <w:autoSpaceDE w:val="0"/>
        <w:autoSpaceDN w:val="0"/>
        <w:adjustRightInd w:val="0"/>
        <w:spacing w:line="360" w:lineRule="auto"/>
        <w:rPr>
          <w:rFonts w:ascii="Frutiger Neue LT Pro Light" w:hAnsi="Frutiger Neue LT Pro Light"/>
          <w:b/>
          <w:bCs/>
        </w:rPr>
      </w:pPr>
      <w:r w:rsidRPr="00241E57">
        <w:rPr>
          <w:rFonts w:ascii="Frutiger Neue LT Pro Light" w:hAnsi="Frutiger Neue LT Pro Light"/>
          <w:b/>
          <w:bCs/>
        </w:rPr>
        <w:t>Robuste Qualität, historische Formen</w:t>
      </w:r>
    </w:p>
    <w:p w14:paraId="04C70A2B" w14:textId="77777777" w:rsidR="00241E57" w:rsidRPr="00241E57" w:rsidRDefault="00241E57" w:rsidP="001720A1">
      <w:pPr>
        <w:autoSpaceDE w:val="0"/>
        <w:autoSpaceDN w:val="0"/>
        <w:adjustRightInd w:val="0"/>
        <w:spacing w:line="360" w:lineRule="auto"/>
        <w:rPr>
          <w:rFonts w:ascii="Frutiger Neue LT Pro Light" w:hAnsi="Frutiger Neue LT Pro Light"/>
          <w:b/>
          <w:bCs/>
        </w:rPr>
      </w:pPr>
    </w:p>
    <w:p w14:paraId="3231A9B8" w14:textId="3FBAA669" w:rsidR="009D1244" w:rsidRDefault="009D1244" w:rsidP="001720A1">
      <w:pPr>
        <w:autoSpaceDE w:val="0"/>
        <w:autoSpaceDN w:val="0"/>
        <w:adjustRightInd w:val="0"/>
        <w:spacing w:line="360" w:lineRule="auto"/>
        <w:rPr>
          <w:rFonts w:ascii="Frutiger Neue LT Pro Light" w:hAnsi="Frutiger Neue LT Pro Light"/>
        </w:rPr>
      </w:pPr>
      <w:r>
        <w:rPr>
          <w:rFonts w:ascii="Frutiger Neue LT Pro Light" w:hAnsi="Frutiger Neue LT Pro Light"/>
        </w:rPr>
        <w:t xml:space="preserve">Ob glatte, gebürstete, gerillte oder gekratzte Oberfläche: Die Biberschwanzziegel von ERLUS sind nicht nur optisch hochwertig, sondern auf eine lange Lebensdauer ausgelegt. Hohe Materialstärken </w:t>
      </w:r>
      <w:r w:rsidR="0001768F">
        <w:rPr>
          <w:rFonts w:ascii="Frutiger Neue LT Pro Light" w:hAnsi="Frutiger Neue LT Pro Light"/>
        </w:rPr>
        <w:t>steigern die Robustheit und Belastbarkeit</w:t>
      </w:r>
      <w:r>
        <w:rPr>
          <w:rFonts w:ascii="Frutiger Neue LT Pro Light" w:hAnsi="Frutiger Neue LT Pro Light"/>
        </w:rPr>
        <w:t xml:space="preserve"> – </w:t>
      </w:r>
      <w:r w:rsidR="0001768F">
        <w:rPr>
          <w:rFonts w:ascii="Frutiger Neue LT Pro Light" w:hAnsi="Frutiger Neue LT Pro Light"/>
        </w:rPr>
        <w:t xml:space="preserve">sowohl </w:t>
      </w:r>
      <w:r>
        <w:rPr>
          <w:rFonts w:ascii="Frutiger Neue LT Pro Light" w:hAnsi="Frutiger Neue LT Pro Light"/>
        </w:rPr>
        <w:t xml:space="preserve">beim Verlegen, </w:t>
      </w:r>
      <w:r w:rsidR="0001768F">
        <w:rPr>
          <w:rFonts w:ascii="Frutiger Neue LT Pro Light" w:hAnsi="Frutiger Neue LT Pro Light"/>
        </w:rPr>
        <w:t xml:space="preserve">als auch im Betrieb etwa bei </w:t>
      </w:r>
      <w:r>
        <w:rPr>
          <w:rFonts w:ascii="Frutiger Neue LT Pro Light" w:hAnsi="Frutiger Neue LT Pro Light"/>
        </w:rPr>
        <w:t>Frost, Hagel</w:t>
      </w:r>
      <w:r w:rsidR="0001768F">
        <w:rPr>
          <w:rFonts w:ascii="Frutiger Neue LT Pro Light" w:hAnsi="Frutiger Neue LT Pro Light"/>
        </w:rPr>
        <w:t xml:space="preserve"> sowie starken Temperaturwechseln. </w:t>
      </w:r>
    </w:p>
    <w:p w14:paraId="75C35A2A" w14:textId="37088FEB" w:rsidR="009D1244" w:rsidRDefault="00A27D6B" w:rsidP="001720A1">
      <w:pPr>
        <w:autoSpaceDE w:val="0"/>
        <w:autoSpaceDN w:val="0"/>
        <w:adjustRightInd w:val="0"/>
        <w:spacing w:line="360" w:lineRule="auto"/>
        <w:rPr>
          <w:rFonts w:ascii="Frutiger Neue LT Pro Light" w:hAnsi="Frutiger Neue LT Pro Light"/>
        </w:rPr>
      </w:pPr>
      <w:r>
        <w:rPr>
          <w:rFonts w:ascii="Frutiger Neue LT Pro Light" w:hAnsi="Frutiger Neue LT Pro Light"/>
        </w:rPr>
        <w:t>Für Handwerksbetriebe bieten die ERLUS Biberschwanzziegel vor allem eines: Planungssicherheit.</w:t>
      </w:r>
      <w:r w:rsidR="00241E57">
        <w:rPr>
          <w:rFonts w:ascii="Frutiger Neue LT Pro Light" w:hAnsi="Frutiger Neue LT Pro Light"/>
        </w:rPr>
        <w:t xml:space="preserve"> Denn ERLUS gibt Material- und Nachkaufgarantien für 30 Jahre ab Kauf. </w:t>
      </w:r>
      <w:r>
        <w:rPr>
          <w:rFonts w:ascii="Frutiger Neue LT Pro Light" w:hAnsi="Frutiger Neue LT Pro Light"/>
        </w:rPr>
        <w:t>Sonderproduktionen sind bereits ab 150 m</w:t>
      </w:r>
      <w:r w:rsidRPr="00241E57">
        <w:rPr>
          <w:rFonts w:ascii="Frutiger Neue LT Pro Light" w:hAnsi="Frutiger Neue LT Pro Light"/>
          <w:vertAlign w:val="superscript"/>
        </w:rPr>
        <w:t>2</w:t>
      </w:r>
      <w:r>
        <w:rPr>
          <w:rFonts w:ascii="Frutiger Neue LT Pro Light" w:hAnsi="Frutiger Neue LT Pro Light"/>
        </w:rPr>
        <w:t xml:space="preserve"> möglich, die Fertigung erfolgt </w:t>
      </w:r>
      <w:r>
        <w:rPr>
          <w:rFonts w:ascii="Frutiger Neue LT Pro Light" w:hAnsi="Frutiger Neue LT Pro Light"/>
        </w:rPr>
        <w:lastRenderedPageBreak/>
        <w:t xml:space="preserve">auf Anfrage direkt im Werk, flexibel und projektbezogen. Für besondere Altbestände von Ziegeln kann eine eigene Bemusterung zur Findung des Nachfolger-Ziegels erfolgen. </w:t>
      </w:r>
    </w:p>
    <w:p w14:paraId="1F377136" w14:textId="77777777" w:rsidR="00241E57" w:rsidRDefault="00241E57" w:rsidP="001720A1">
      <w:pPr>
        <w:autoSpaceDE w:val="0"/>
        <w:autoSpaceDN w:val="0"/>
        <w:adjustRightInd w:val="0"/>
        <w:spacing w:line="360" w:lineRule="auto"/>
        <w:rPr>
          <w:rFonts w:ascii="Frutiger Neue LT Pro Light" w:hAnsi="Frutiger Neue LT Pro Light"/>
        </w:rPr>
      </w:pPr>
    </w:p>
    <w:p w14:paraId="6033E741" w14:textId="15625BBF" w:rsidR="00241E57" w:rsidRDefault="00241E57" w:rsidP="001720A1">
      <w:pPr>
        <w:autoSpaceDE w:val="0"/>
        <w:autoSpaceDN w:val="0"/>
        <w:adjustRightInd w:val="0"/>
        <w:spacing w:line="360" w:lineRule="auto"/>
        <w:rPr>
          <w:rFonts w:ascii="Frutiger Neue LT Pro Light" w:hAnsi="Frutiger Neue LT Pro Light"/>
          <w:b/>
          <w:bCs/>
        </w:rPr>
      </w:pPr>
      <w:r w:rsidRPr="00241E57">
        <w:rPr>
          <w:rFonts w:ascii="Frutiger Neue LT Pro Light" w:hAnsi="Frutiger Neue LT Pro Light"/>
          <w:b/>
          <w:bCs/>
        </w:rPr>
        <w:t xml:space="preserve">Vielfalt an Formen, Schnitten und Oberflächen </w:t>
      </w:r>
    </w:p>
    <w:p w14:paraId="4C60AC97" w14:textId="77777777" w:rsidR="00241E57" w:rsidRPr="00241E57" w:rsidRDefault="00241E57" w:rsidP="001720A1">
      <w:pPr>
        <w:autoSpaceDE w:val="0"/>
        <w:autoSpaceDN w:val="0"/>
        <w:adjustRightInd w:val="0"/>
        <w:spacing w:line="360" w:lineRule="auto"/>
        <w:rPr>
          <w:rFonts w:ascii="Frutiger Neue LT Pro Light" w:hAnsi="Frutiger Neue LT Pro Light"/>
          <w:b/>
          <w:bCs/>
        </w:rPr>
      </w:pPr>
    </w:p>
    <w:p w14:paraId="568B0CF8" w14:textId="1A88C81C" w:rsidR="00A27D6B" w:rsidRDefault="00A27D6B" w:rsidP="001720A1">
      <w:pPr>
        <w:autoSpaceDE w:val="0"/>
        <w:autoSpaceDN w:val="0"/>
        <w:adjustRightInd w:val="0"/>
        <w:spacing w:line="360" w:lineRule="auto"/>
        <w:rPr>
          <w:rFonts w:ascii="Frutiger Neue LT Pro Light" w:hAnsi="Frutiger Neue LT Pro Light"/>
        </w:rPr>
      </w:pPr>
      <w:r>
        <w:rPr>
          <w:rFonts w:ascii="Frutiger Neue LT Pro Light" w:hAnsi="Frutiger Neue LT Pro Light"/>
        </w:rPr>
        <w:t xml:space="preserve">Die große bereits vorhandene Bandbreite an Formaten und Schnitten sowie Oberflächen der Biber erleichtert die Anpassung an bestehende Dachflächen, Gauben, Türme oder anspruchsvolle Details. Auch eine Fertigung von konkaven oder konvexen Bibern </w:t>
      </w:r>
      <w:r w:rsidR="00241E57">
        <w:rPr>
          <w:rFonts w:ascii="Frutiger Neue LT Pro Light" w:hAnsi="Frutiger Neue LT Pro Light"/>
        </w:rPr>
        <w:t xml:space="preserve">für zum Beispiel Zwiebeltürme oder für runde Dachformen </w:t>
      </w:r>
      <w:r>
        <w:rPr>
          <w:rFonts w:ascii="Frutiger Neue LT Pro Light" w:hAnsi="Frutiger Neue LT Pro Light"/>
        </w:rPr>
        <w:t xml:space="preserve">ist auf Anfrage individuell möglich. Gleichzeitig ermöglicht die hohe Maßhaltigkeit ein sauberes, effizientes Verlegen auf der Baustelle. </w:t>
      </w:r>
    </w:p>
    <w:p w14:paraId="03EACEE7" w14:textId="77777777" w:rsidR="00241E57" w:rsidRDefault="00241E57" w:rsidP="001720A1">
      <w:pPr>
        <w:autoSpaceDE w:val="0"/>
        <w:autoSpaceDN w:val="0"/>
        <w:adjustRightInd w:val="0"/>
        <w:spacing w:line="360" w:lineRule="auto"/>
        <w:rPr>
          <w:rFonts w:ascii="Frutiger Neue LT Pro Light" w:hAnsi="Frutiger Neue LT Pro Light"/>
        </w:rPr>
      </w:pPr>
    </w:p>
    <w:p w14:paraId="7A9ED31F" w14:textId="468A22DC" w:rsidR="00241E57" w:rsidRDefault="00241E57" w:rsidP="001720A1">
      <w:pPr>
        <w:autoSpaceDE w:val="0"/>
        <w:autoSpaceDN w:val="0"/>
        <w:adjustRightInd w:val="0"/>
        <w:spacing w:line="360" w:lineRule="auto"/>
        <w:rPr>
          <w:rFonts w:ascii="Frutiger Neue LT Pro Light" w:hAnsi="Frutiger Neue LT Pro Light"/>
          <w:b/>
          <w:bCs/>
        </w:rPr>
      </w:pPr>
      <w:r w:rsidRPr="00241E57">
        <w:rPr>
          <w:rFonts w:ascii="Frutiger Neue LT Pro Light" w:hAnsi="Frutiger Neue LT Pro Light"/>
          <w:b/>
          <w:bCs/>
        </w:rPr>
        <w:t>Renovierung, Sanierung oder Neubau</w:t>
      </w:r>
    </w:p>
    <w:p w14:paraId="67C4886B" w14:textId="77777777" w:rsidR="00241E57" w:rsidRPr="00241E57" w:rsidRDefault="00241E57" w:rsidP="001720A1">
      <w:pPr>
        <w:autoSpaceDE w:val="0"/>
        <w:autoSpaceDN w:val="0"/>
        <w:adjustRightInd w:val="0"/>
        <w:spacing w:line="360" w:lineRule="auto"/>
        <w:rPr>
          <w:rFonts w:ascii="Frutiger Neue LT Pro Light" w:hAnsi="Frutiger Neue LT Pro Light"/>
          <w:b/>
          <w:bCs/>
        </w:rPr>
      </w:pPr>
    </w:p>
    <w:p w14:paraId="4CEE23F7" w14:textId="20645976" w:rsidR="00A27D6B" w:rsidRDefault="00A27D6B" w:rsidP="001720A1">
      <w:pPr>
        <w:autoSpaceDE w:val="0"/>
        <w:autoSpaceDN w:val="0"/>
        <w:adjustRightInd w:val="0"/>
        <w:spacing w:line="360" w:lineRule="auto"/>
        <w:rPr>
          <w:rFonts w:ascii="Frutiger Neue LT Pro Light" w:hAnsi="Frutiger Neue LT Pro Light"/>
        </w:rPr>
      </w:pPr>
      <w:r>
        <w:rPr>
          <w:rFonts w:ascii="Frutiger Neue LT Pro Light" w:hAnsi="Frutiger Neue LT Pro Light"/>
        </w:rPr>
        <w:t xml:space="preserve">ERLUS Biberschwanzziegel stehen für eine hohe mechanische Belastbarkeit, bewährte Tonqualität, langlebige Farb- und Oberflächenstabilität und vielseitige Einsatzmöglichkeiten im Neubau und in der Renovierung. </w:t>
      </w:r>
      <w:r w:rsidR="00532BEC">
        <w:rPr>
          <w:rFonts w:ascii="Frutiger Neue LT Pro Light" w:hAnsi="Frutiger Neue LT Pro Light"/>
        </w:rPr>
        <w:t>Die Tondachziegel</w:t>
      </w:r>
      <w:r>
        <w:rPr>
          <w:rFonts w:ascii="Frutiger Neue LT Pro Light" w:hAnsi="Frutiger Neue LT Pro Light"/>
        </w:rPr>
        <w:t xml:space="preserve"> werden wie das gesamte weitere Dachkeramiksortiment des deutschen Herstellers </w:t>
      </w:r>
      <w:r w:rsidR="00505DF2">
        <w:rPr>
          <w:rFonts w:ascii="Frutiger Neue LT Pro Light" w:hAnsi="Frutiger Neue LT Pro Light"/>
        </w:rPr>
        <w:t xml:space="preserve">bei der </w:t>
      </w:r>
      <w:proofErr w:type="spellStart"/>
      <w:r w:rsidR="00505DF2">
        <w:rPr>
          <w:rFonts w:ascii="Frutiger Neue LT Pro Light" w:hAnsi="Frutiger Neue LT Pro Light"/>
        </w:rPr>
        <w:t>gbd</w:t>
      </w:r>
      <w:proofErr w:type="spellEnd"/>
      <w:r w:rsidR="00505DF2">
        <w:rPr>
          <w:rFonts w:ascii="Frutiger Neue LT Pro Light" w:hAnsi="Frutiger Neue LT Pro Light"/>
        </w:rPr>
        <w:t xml:space="preserve"> </w:t>
      </w:r>
      <w:proofErr w:type="spellStart"/>
      <w:r w:rsidR="00505DF2">
        <w:rPr>
          <w:rFonts w:ascii="Frutiger Neue LT Pro Light" w:hAnsi="Frutiger Neue LT Pro Light"/>
        </w:rPr>
        <w:t>group</w:t>
      </w:r>
      <w:proofErr w:type="spellEnd"/>
      <w:r>
        <w:rPr>
          <w:rFonts w:ascii="Frutiger Neue LT Pro Light" w:hAnsi="Frutiger Neue LT Pro Light"/>
        </w:rPr>
        <w:t xml:space="preserve"> auf Hagelwiderstand getestet. Dabei erreichen die Biber die höchsten Hagelwiderstandsklassen. Der 18 mm starke Kirchenbiber zum Beispiel </w:t>
      </w:r>
      <w:r w:rsidR="002E03C5">
        <w:rPr>
          <w:rFonts w:ascii="Frutiger Neue LT Pro Light" w:hAnsi="Frutiger Neue LT Pro Light"/>
        </w:rPr>
        <w:t>hat sogar</w:t>
      </w:r>
      <w:r>
        <w:rPr>
          <w:rFonts w:ascii="Frutiger Neue LT Pro Light" w:hAnsi="Frutiger Neue LT Pro Light"/>
        </w:rPr>
        <w:t xml:space="preserve"> Hagelwider</w:t>
      </w:r>
      <w:r w:rsidR="002E03C5">
        <w:rPr>
          <w:rFonts w:ascii="Frutiger Neue LT Pro Light" w:hAnsi="Frutiger Neue LT Pro Light"/>
        </w:rPr>
        <w:t>s</w:t>
      </w:r>
      <w:r>
        <w:rPr>
          <w:rFonts w:ascii="Frutiger Neue LT Pro Light" w:hAnsi="Frutiger Neue LT Pro Light"/>
        </w:rPr>
        <w:t xml:space="preserve">tand 5. Das bedeutet, Hagelkörner mit einem Durchmesser von 5 cm machen diesem Ziegel nichts aus. </w:t>
      </w:r>
    </w:p>
    <w:p w14:paraId="4A785C4D" w14:textId="77777777" w:rsidR="00241E57" w:rsidRDefault="00241E57" w:rsidP="001720A1">
      <w:pPr>
        <w:autoSpaceDE w:val="0"/>
        <w:autoSpaceDN w:val="0"/>
        <w:adjustRightInd w:val="0"/>
        <w:spacing w:line="360" w:lineRule="auto"/>
        <w:rPr>
          <w:rFonts w:ascii="Frutiger Neue LT Pro Light" w:hAnsi="Frutiger Neue LT Pro Light"/>
        </w:rPr>
      </w:pPr>
    </w:p>
    <w:p w14:paraId="0D060F21" w14:textId="4DD520A6" w:rsidR="00241E57" w:rsidRDefault="00241E57" w:rsidP="001720A1">
      <w:pPr>
        <w:autoSpaceDE w:val="0"/>
        <w:autoSpaceDN w:val="0"/>
        <w:adjustRightInd w:val="0"/>
        <w:spacing w:line="360" w:lineRule="auto"/>
        <w:rPr>
          <w:rFonts w:ascii="Frutiger Neue LT Pro Light" w:hAnsi="Frutiger Neue LT Pro Light"/>
          <w:b/>
          <w:bCs/>
        </w:rPr>
      </w:pPr>
      <w:r w:rsidRPr="00241E57">
        <w:rPr>
          <w:rFonts w:ascii="Frutiger Neue LT Pro Light" w:hAnsi="Frutiger Neue LT Pro Light"/>
          <w:b/>
          <w:bCs/>
        </w:rPr>
        <w:t>Das wetterfeste ERLUS Dach</w:t>
      </w:r>
    </w:p>
    <w:p w14:paraId="65B8165B" w14:textId="77777777" w:rsidR="00241E57" w:rsidRPr="00241E57" w:rsidRDefault="00241E57" w:rsidP="001720A1">
      <w:pPr>
        <w:autoSpaceDE w:val="0"/>
        <w:autoSpaceDN w:val="0"/>
        <w:adjustRightInd w:val="0"/>
        <w:spacing w:line="360" w:lineRule="auto"/>
        <w:rPr>
          <w:rFonts w:ascii="Frutiger Neue LT Pro Light" w:hAnsi="Frutiger Neue LT Pro Light" w:cs="Arial"/>
          <w:b/>
          <w:bCs/>
          <w:color w:val="000000"/>
        </w:rPr>
      </w:pPr>
    </w:p>
    <w:p w14:paraId="0520B428" w14:textId="44C8C0EF" w:rsidR="002E03C5" w:rsidRDefault="00A27D6B" w:rsidP="001720A1">
      <w:pPr>
        <w:autoSpaceDE w:val="0"/>
        <w:autoSpaceDN w:val="0"/>
        <w:adjustRightInd w:val="0"/>
        <w:spacing w:line="360" w:lineRule="auto"/>
        <w:rPr>
          <w:rFonts w:ascii="Frutiger Neue LT Pro Light" w:hAnsi="Frutiger Neue LT Pro Light" w:cs="Arial"/>
          <w:color w:val="000000"/>
        </w:rPr>
      </w:pPr>
      <w:r>
        <w:rPr>
          <w:rFonts w:ascii="Frutiger Neue LT Pro Light" w:hAnsi="Frutiger Neue LT Pro Light" w:cs="Arial"/>
          <w:color w:val="000000"/>
        </w:rPr>
        <w:t>Mit den ERLUS Biberschwanzziegeln erhalten Neubauten, Anbauten oder Sanierungen ein haltbares, sicheres Dach, das auch die regionalen Akzente der Dach</w:t>
      </w:r>
      <w:r w:rsidR="002E03C5">
        <w:rPr>
          <w:rFonts w:ascii="Frutiger Neue LT Pro Light" w:hAnsi="Frutiger Neue LT Pro Light" w:cs="Arial"/>
          <w:color w:val="000000"/>
        </w:rPr>
        <w:t>ein</w:t>
      </w:r>
      <w:r>
        <w:rPr>
          <w:rFonts w:ascii="Frutiger Neue LT Pro Light" w:hAnsi="Frutiger Neue LT Pro Light" w:cs="Arial"/>
          <w:color w:val="000000"/>
        </w:rPr>
        <w:t xml:space="preserve">deckung berücksichtigt. </w:t>
      </w:r>
      <w:r w:rsidR="002E03C5">
        <w:rPr>
          <w:rFonts w:ascii="Frutiger Neue LT Pro Light" w:hAnsi="Frutiger Neue LT Pro Light" w:cs="Arial"/>
          <w:color w:val="000000"/>
        </w:rPr>
        <w:t xml:space="preserve">Zu ERLUS Biberschwanzziegeln sind das komplette Markenzubehör für Schutz und Sicherheit auf dem Dach sowie First- und Ortgangziegel für schöne Dachabschlüsse verfügbar. </w:t>
      </w:r>
    </w:p>
    <w:p w14:paraId="12035AF9" w14:textId="0FE856E9" w:rsidR="00241E57" w:rsidRDefault="00A27D6B" w:rsidP="001720A1">
      <w:pPr>
        <w:autoSpaceDE w:val="0"/>
        <w:autoSpaceDN w:val="0"/>
        <w:adjustRightInd w:val="0"/>
        <w:spacing w:line="360" w:lineRule="auto"/>
        <w:rPr>
          <w:rFonts w:ascii="Frutiger Neue LT Pro Light" w:hAnsi="Frutiger Neue LT Pro Light" w:cs="Arial"/>
          <w:color w:val="000000"/>
        </w:rPr>
      </w:pPr>
      <w:r>
        <w:rPr>
          <w:rFonts w:ascii="Frutiger Neue LT Pro Light" w:hAnsi="Frutiger Neue LT Pro Light" w:cs="Arial"/>
          <w:color w:val="000000"/>
        </w:rPr>
        <w:lastRenderedPageBreak/>
        <w:t xml:space="preserve">Besonders beliebt </w:t>
      </w:r>
      <w:r w:rsidR="006A7BED">
        <w:rPr>
          <w:rFonts w:ascii="Frutiger Neue LT Pro Light" w:hAnsi="Frutiger Neue LT Pro Light" w:cs="Arial"/>
          <w:color w:val="000000"/>
        </w:rPr>
        <w:t>ist zum Beispiel der Sächsische B</w:t>
      </w:r>
      <w:r w:rsidR="00E5432D">
        <w:rPr>
          <w:rFonts w:ascii="Frutiger Neue LT Pro Light" w:hAnsi="Frutiger Neue LT Pro Light" w:cs="Arial"/>
          <w:color w:val="000000"/>
        </w:rPr>
        <w:t>erliner B</w:t>
      </w:r>
      <w:r w:rsidR="006A7BED">
        <w:rPr>
          <w:rFonts w:ascii="Frutiger Neue LT Pro Light" w:hAnsi="Frutiger Neue LT Pro Light" w:cs="Arial"/>
          <w:color w:val="000000"/>
        </w:rPr>
        <w:t xml:space="preserve">iber mit einer Materialstärke von 1,2 cm und einem Hagelwiderstand 3. </w:t>
      </w:r>
    </w:p>
    <w:p w14:paraId="2E4842BD" w14:textId="5F5AE329" w:rsidR="002E03C5" w:rsidRDefault="006A7BED" w:rsidP="001720A1">
      <w:pPr>
        <w:autoSpaceDE w:val="0"/>
        <w:autoSpaceDN w:val="0"/>
        <w:adjustRightInd w:val="0"/>
        <w:spacing w:line="360" w:lineRule="auto"/>
        <w:rPr>
          <w:rFonts w:ascii="Frutiger Neue LT Pro Light" w:hAnsi="Frutiger Neue LT Pro Light" w:cs="Arial"/>
          <w:color w:val="000000"/>
        </w:rPr>
      </w:pPr>
      <w:r>
        <w:rPr>
          <w:rFonts w:ascii="Frutiger Neue LT Pro Light" w:hAnsi="Frutiger Neue LT Pro Light" w:cs="Arial"/>
          <w:color w:val="000000"/>
        </w:rPr>
        <w:t xml:space="preserve">Eine Stärke von 1,4 cm </w:t>
      </w:r>
      <w:r w:rsidR="00F91011">
        <w:rPr>
          <w:rFonts w:ascii="Frutiger Neue LT Pro Light" w:hAnsi="Frutiger Neue LT Pro Light" w:cs="Arial"/>
          <w:color w:val="000000"/>
        </w:rPr>
        <w:t xml:space="preserve">hat </w:t>
      </w:r>
      <w:r>
        <w:rPr>
          <w:rFonts w:ascii="Frutiger Neue LT Pro Light" w:hAnsi="Frutiger Neue LT Pro Light" w:cs="Arial"/>
          <w:color w:val="000000"/>
        </w:rPr>
        <w:t xml:space="preserve">der </w:t>
      </w:r>
      <w:r w:rsidR="00F91011">
        <w:rPr>
          <w:rFonts w:ascii="Frutiger Neue LT Pro Light" w:hAnsi="Frutiger Neue LT Pro Light" w:cs="Arial"/>
          <w:color w:val="000000"/>
        </w:rPr>
        <w:t xml:space="preserve">kleinformatige </w:t>
      </w:r>
      <w:r>
        <w:rPr>
          <w:rFonts w:ascii="Frutiger Neue LT Pro Light" w:hAnsi="Frutiger Neue LT Pro Light" w:cs="Arial"/>
          <w:color w:val="000000"/>
        </w:rPr>
        <w:t>Turmbiber</w:t>
      </w:r>
      <w:r w:rsidR="00532BEC">
        <w:rPr>
          <w:rFonts w:ascii="Frutiger Neue LT Pro Light" w:hAnsi="Frutiger Neue LT Pro Light" w:cs="Arial"/>
          <w:color w:val="000000"/>
        </w:rPr>
        <w:t xml:space="preserve"> </w:t>
      </w:r>
      <w:r>
        <w:rPr>
          <w:rFonts w:ascii="Frutiger Neue LT Pro Light" w:hAnsi="Frutiger Neue LT Pro Light" w:cs="Arial"/>
          <w:color w:val="000000"/>
        </w:rPr>
        <w:t xml:space="preserve">und </w:t>
      </w:r>
      <w:r w:rsidR="00F91011">
        <w:rPr>
          <w:rFonts w:ascii="Frutiger Neue LT Pro Light" w:hAnsi="Frutiger Neue LT Pro Light" w:cs="Arial"/>
          <w:color w:val="000000"/>
        </w:rPr>
        <w:t>erreicht damit</w:t>
      </w:r>
      <w:r>
        <w:rPr>
          <w:rFonts w:ascii="Frutiger Neue LT Pro Light" w:hAnsi="Frutiger Neue LT Pro Light" w:cs="Arial"/>
          <w:color w:val="000000"/>
        </w:rPr>
        <w:t xml:space="preserve"> bereits Hagelwiderstandsklasse 4. Für individuelle Formenoptik auf dem Dach eignen sich besonders die Biberschwanzziegel mit einer Dicke von 1,5 cm, die bei ERLUS in Deutschland besonders oft auf Dächern von denkmalgeschützten Gebäuden eingesetzt werden. </w:t>
      </w:r>
    </w:p>
    <w:p w14:paraId="284B9980" w14:textId="63A7CB98" w:rsidR="006A7BED" w:rsidRDefault="006A7BED" w:rsidP="001720A1">
      <w:pPr>
        <w:autoSpaceDE w:val="0"/>
        <w:autoSpaceDN w:val="0"/>
        <w:adjustRightInd w:val="0"/>
        <w:spacing w:line="360" w:lineRule="auto"/>
        <w:rPr>
          <w:rFonts w:ascii="Frutiger Neue LT Pro Light" w:hAnsi="Frutiger Neue LT Pro Light" w:cs="Arial"/>
          <w:color w:val="000000"/>
        </w:rPr>
      </w:pPr>
      <w:r>
        <w:rPr>
          <w:rFonts w:ascii="Frutiger Neue LT Pro Light" w:hAnsi="Frutiger Neue LT Pro Light" w:cs="Arial"/>
          <w:color w:val="000000"/>
        </w:rPr>
        <w:t xml:space="preserve">Mit dem Hagelwiderstand 4 und den vielfältigen </w:t>
      </w:r>
      <w:r w:rsidR="00505DF2">
        <w:rPr>
          <w:rFonts w:ascii="Frutiger Neue LT Pro Light" w:hAnsi="Frutiger Neue LT Pro Light" w:cs="Arial"/>
          <w:color w:val="000000"/>
        </w:rPr>
        <w:t xml:space="preserve">Schnittformen an den unteren </w:t>
      </w:r>
      <w:r>
        <w:rPr>
          <w:rFonts w:ascii="Frutiger Neue LT Pro Light" w:hAnsi="Frutiger Neue LT Pro Light" w:cs="Arial"/>
          <w:color w:val="000000"/>
        </w:rPr>
        <w:t xml:space="preserve">Enden des glatten Ziegels von </w:t>
      </w:r>
      <w:r w:rsidR="00505DF2">
        <w:rPr>
          <w:rFonts w:ascii="Frutiger Neue LT Pro Light" w:hAnsi="Frutiger Neue LT Pro Light" w:cs="Arial"/>
          <w:color w:val="000000"/>
        </w:rPr>
        <w:t>rund</w:t>
      </w:r>
      <w:r>
        <w:rPr>
          <w:rFonts w:ascii="Frutiger Neue LT Pro Light" w:hAnsi="Frutiger Neue LT Pro Light" w:cs="Arial"/>
          <w:color w:val="000000"/>
        </w:rPr>
        <w:t xml:space="preserve">, eckig, dreieckig bis abgerundet, lassen sich so individuelle Dächer eindecken. Zu diesen Modellen zählen der Biber Rundschnitt, Geradschnitt, Gotisch, </w:t>
      </w:r>
      <w:r w:rsidR="0006211A">
        <w:rPr>
          <w:rFonts w:ascii="Frutiger Neue LT Pro Light" w:hAnsi="Frutiger Neue LT Pro Light" w:cs="Arial"/>
          <w:color w:val="000000"/>
        </w:rPr>
        <w:t>Turmbiber</w:t>
      </w:r>
      <w:r>
        <w:rPr>
          <w:rFonts w:ascii="Frutiger Neue LT Pro Light" w:hAnsi="Frutiger Neue LT Pro Light" w:cs="Arial"/>
          <w:color w:val="000000"/>
        </w:rPr>
        <w:t xml:space="preserve">, Geradschnitt mit abgerundeten Kanten, </w:t>
      </w:r>
      <w:proofErr w:type="spellStart"/>
      <w:r w:rsidR="0006211A">
        <w:rPr>
          <w:rFonts w:ascii="Frutiger Neue LT Pro Light" w:hAnsi="Frutiger Neue LT Pro Light" w:cs="Arial"/>
          <w:color w:val="000000"/>
        </w:rPr>
        <w:t>Rautenspitz</w:t>
      </w:r>
      <w:proofErr w:type="spellEnd"/>
      <w:r w:rsidR="0006211A">
        <w:rPr>
          <w:rFonts w:ascii="Frutiger Neue LT Pro Light" w:hAnsi="Frutiger Neue LT Pro Light" w:cs="Arial"/>
          <w:color w:val="000000"/>
        </w:rPr>
        <w:t xml:space="preserve">, </w:t>
      </w:r>
      <w:r>
        <w:rPr>
          <w:rFonts w:ascii="Frutiger Neue LT Pro Light" w:hAnsi="Frutiger Neue LT Pro Light" w:cs="Arial"/>
          <w:color w:val="000000"/>
        </w:rPr>
        <w:t xml:space="preserve">Segmentschnitt und der Spitzbiber Gotisch. </w:t>
      </w:r>
    </w:p>
    <w:p w14:paraId="5B2B14B3" w14:textId="77777777" w:rsidR="00241E57" w:rsidRDefault="00241E57" w:rsidP="001720A1">
      <w:pPr>
        <w:autoSpaceDE w:val="0"/>
        <w:autoSpaceDN w:val="0"/>
        <w:adjustRightInd w:val="0"/>
        <w:spacing w:line="360" w:lineRule="auto"/>
        <w:rPr>
          <w:rFonts w:ascii="Frutiger Neue LT Pro Light" w:hAnsi="Frutiger Neue LT Pro Light" w:cs="Arial"/>
          <w:color w:val="000000"/>
        </w:rPr>
      </w:pPr>
    </w:p>
    <w:p w14:paraId="2B93F280" w14:textId="28D16B02" w:rsidR="00241E57" w:rsidRDefault="00241E57" w:rsidP="001720A1">
      <w:pPr>
        <w:autoSpaceDE w:val="0"/>
        <w:autoSpaceDN w:val="0"/>
        <w:adjustRightInd w:val="0"/>
        <w:spacing w:line="360" w:lineRule="auto"/>
        <w:rPr>
          <w:rFonts w:ascii="Frutiger Neue LT Pro Light" w:hAnsi="Frutiger Neue LT Pro Light" w:cs="Arial"/>
          <w:b/>
          <w:bCs/>
          <w:color w:val="000000"/>
        </w:rPr>
      </w:pPr>
      <w:r w:rsidRPr="00241E57">
        <w:rPr>
          <w:rFonts w:ascii="Frutiger Neue LT Pro Light" w:hAnsi="Frutiger Neue LT Pro Light" w:cs="Arial"/>
          <w:b/>
          <w:bCs/>
          <w:color w:val="000000"/>
        </w:rPr>
        <w:t>Robust und lange haltbar</w:t>
      </w:r>
    </w:p>
    <w:p w14:paraId="2A8288A6" w14:textId="77777777" w:rsidR="00241E57" w:rsidRPr="00241E57" w:rsidRDefault="00241E57" w:rsidP="001720A1">
      <w:pPr>
        <w:autoSpaceDE w:val="0"/>
        <w:autoSpaceDN w:val="0"/>
        <w:adjustRightInd w:val="0"/>
        <w:spacing w:line="360" w:lineRule="auto"/>
        <w:rPr>
          <w:rFonts w:ascii="Frutiger Neue LT Pro Light" w:hAnsi="Frutiger Neue LT Pro Light" w:cs="Arial"/>
          <w:b/>
          <w:bCs/>
          <w:color w:val="000000"/>
        </w:rPr>
      </w:pPr>
    </w:p>
    <w:p w14:paraId="083025A7" w14:textId="3CC996C7" w:rsidR="0006211A" w:rsidRDefault="0006211A" w:rsidP="001720A1">
      <w:pPr>
        <w:autoSpaceDE w:val="0"/>
        <w:autoSpaceDN w:val="0"/>
        <w:adjustRightInd w:val="0"/>
        <w:spacing w:line="360" w:lineRule="auto"/>
        <w:rPr>
          <w:rFonts w:ascii="Frutiger Neue LT Pro Light" w:hAnsi="Frutiger Neue LT Pro Light" w:cs="Arial"/>
          <w:color w:val="000000"/>
        </w:rPr>
      </w:pPr>
      <w:r>
        <w:rPr>
          <w:rFonts w:ascii="Frutiger Neue LT Pro Light" w:hAnsi="Frutiger Neue LT Pro Light" w:cs="Arial"/>
          <w:color w:val="000000"/>
        </w:rPr>
        <w:t>Mit einer Stärke von 1,8 cm gehört der Biberschwanzziegel Potsdamer mit Rillen schon zu den stärksten, er erreicht Hagelwiderstandsklasse 5. Die kräftigsten und ursprünglichsten Biber von ERLUS sind die Handschlagbiber</w:t>
      </w:r>
      <w:r w:rsidR="00727F36">
        <w:rPr>
          <w:rFonts w:ascii="Frutiger Neue LT Pro Light" w:hAnsi="Frutiger Neue LT Pro Light" w:cs="Arial"/>
          <w:color w:val="000000"/>
        </w:rPr>
        <w:t xml:space="preserve"> mit 2,2 cm</w:t>
      </w:r>
      <w:r>
        <w:rPr>
          <w:rFonts w:ascii="Frutiger Neue LT Pro Light" w:hAnsi="Frutiger Neue LT Pro Light" w:cs="Arial"/>
          <w:color w:val="000000"/>
        </w:rPr>
        <w:t xml:space="preserve">. Hier gibt </w:t>
      </w:r>
      <w:r w:rsidR="00C33028">
        <w:rPr>
          <w:rFonts w:ascii="Frutiger Neue LT Pro Light" w:hAnsi="Frutiger Neue LT Pro Light" w:cs="Arial"/>
          <w:color w:val="000000"/>
        </w:rPr>
        <w:t xml:space="preserve">es </w:t>
      </w:r>
      <w:r>
        <w:rPr>
          <w:rFonts w:ascii="Frutiger Neue LT Pro Light" w:hAnsi="Frutiger Neue LT Pro Light" w:cs="Arial"/>
          <w:color w:val="000000"/>
        </w:rPr>
        <w:t xml:space="preserve">auch die abgerundete gebürstete Variante wie auch den Geradschnitt. Die Handschlagbiber erreichen </w:t>
      </w:r>
      <w:r w:rsidR="00727F36">
        <w:rPr>
          <w:rFonts w:ascii="Frutiger Neue LT Pro Light" w:hAnsi="Frutiger Neue LT Pro Light" w:cs="Arial"/>
          <w:color w:val="000000"/>
        </w:rPr>
        <w:t xml:space="preserve">sogar </w:t>
      </w:r>
      <w:r>
        <w:rPr>
          <w:rFonts w:ascii="Frutiger Neue LT Pro Light" w:hAnsi="Frutiger Neue LT Pro Light" w:cs="Arial"/>
          <w:color w:val="000000"/>
        </w:rPr>
        <w:t xml:space="preserve">eine Hagelwiderstandsklasse von 5 plus. </w:t>
      </w:r>
    </w:p>
    <w:p w14:paraId="5B7609CB" w14:textId="77777777" w:rsidR="00241E57" w:rsidRDefault="00241E57" w:rsidP="001720A1">
      <w:pPr>
        <w:autoSpaceDE w:val="0"/>
        <w:autoSpaceDN w:val="0"/>
        <w:adjustRightInd w:val="0"/>
        <w:spacing w:line="360" w:lineRule="auto"/>
        <w:rPr>
          <w:rFonts w:ascii="Frutiger Neue LT Pro Light" w:hAnsi="Frutiger Neue LT Pro Light" w:cs="Arial"/>
          <w:color w:val="000000"/>
        </w:rPr>
      </w:pPr>
    </w:p>
    <w:p w14:paraId="47D4BC49" w14:textId="6E8269A1" w:rsidR="00241E57" w:rsidRDefault="00241E57" w:rsidP="001720A1">
      <w:pPr>
        <w:autoSpaceDE w:val="0"/>
        <w:autoSpaceDN w:val="0"/>
        <w:adjustRightInd w:val="0"/>
        <w:spacing w:line="360" w:lineRule="auto"/>
        <w:rPr>
          <w:rFonts w:ascii="Frutiger Neue LT Pro Light" w:hAnsi="Frutiger Neue LT Pro Light" w:cs="Arial"/>
          <w:b/>
          <w:bCs/>
          <w:color w:val="000000"/>
        </w:rPr>
      </w:pPr>
      <w:r w:rsidRPr="00241E57">
        <w:rPr>
          <w:rFonts w:ascii="Frutiger Neue LT Pro Light" w:hAnsi="Frutiger Neue LT Pro Light" w:cs="Arial"/>
          <w:b/>
          <w:bCs/>
          <w:color w:val="000000"/>
        </w:rPr>
        <w:t>Individuelle Manufaktur-Fertigung</w:t>
      </w:r>
    </w:p>
    <w:p w14:paraId="15C99BDC" w14:textId="77777777" w:rsidR="00241E57" w:rsidRPr="00241E57" w:rsidRDefault="00241E57" w:rsidP="001720A1">
      <w:pPr>
        <w:autoSpaceDE w:val="0"/>
        <w:autoSpaceDN w:val="0"/>
        <w:adjustRightInd w:val="0"/>
        <w:spacing w:line="360" w:lineRule="auto"/>
        <w:rPr>
          <w:rFonts w:ascii="Frutiger Neue LT Pro Light" w:hAnsi="Frutiger Neue LT Pro Light" w:cs="Arial"/>
          <w:b/>
          <w:bCs/>
          <w:color w:val="000000"/>
        </w:rPr>
      </w:pPr>
    </w:p>
    <w:p w14:paraId="0758ECAA" w14:textId="534474FB" w:rsidR="0006211A" w:rsidRDefault="0006211A" w:rsidP="001720A1">
      <w:pPr>
        <w:autoSpaceDE w:val="0"/>
        <w:autoSpaceDN w:val="0"/>
        <w:adjustRightInd w:val="0"/>
        <w:spacing w:line="360" w:lineRule="auto"/>
        <w:rPr>
          <w:rFonts w:ascii="Frutiger Neue LT Pro Light" w:hAnsi="Frutiger Neue LT Pro Light" w:cs="Arial"/>
          <w:color w:val="000000"/>
        </w:rPr>
      </w:pPr>
      <w:r>
        <w:rPr>
          <w:rFonts w:ascii="Frutiger Neue LT Pro Light" w:hAnsi="Frutiger Neue LT Pro Light" w:cs="Arial"/>
          <w:color w:val="000000"/>
        </w:rPr>
        <w:t>ERLUS bietet mit den Biberschwanzziegeln un</w:t>
      </w:r>
      <w:r w:rsidR="002E03C5">
        <w:rPr>
          <w:rFonts w:ascii="Frutiger Neue LT Pro Light" w:hAnsi="Frutiger Neue LT Pro Light" w:cs="Arial"/>
          <w:color w:val="000000"/>
        </w:rPr>
        <w:t>d</w:t>
      </w:r>
      <w:r>
        <w:rPr>
          <w:rFonts w:ascii="Frutiger Neue LT Pro Light" w:hAnsi="Frutiger Neue LT Pro Light" w:cs="Arial"/>
          <w:color w:val="000000"/>
        </w:rPr>
        <w:t xml:space="preserve"> einer Manufaktur eine große Vielfalt für den Denkmalschutz und für regional geschätzte Handwerkskunst am Dach. Die spezialisierten Mitarbeiter im Außendienst und in der Technik kennen die Anforderungen des Denkmalschutzes und der modernen Bauphysik und beraten die Kunden gerne. Ob Segmentschnitt, spitze, runde oder gerade Schnitte in glatten und aufgerauten Oberflächen, mit Rillen, Rippen oder handgestrichen: Abweichungen und individuelle Anfertigungen sind anhand der bereits 30 exemplarisch vorhandenen Biberschwanzziegel jederzeit möglich. Die Produktion </w:t>
      </w:r>
      <w:r>
        <w:rPr>
          <w:rFonts w:ascii="Frutiger Neue LT Pro Light" w:hAnsi="Frutiger Neue LT Pro Light" w:cs="Arial"/>
          <w:color w:val="000000"/>
        </w:rPr>
        <w:lastRenderedPageBreak/>
        <w:t xml:space="preserve">der Objektware dauert circa zwei Monate. </w:t>
      </w:r>
      <w:r w:rsidR="007D0450">
        <w:rPr>
          <w:rFonts w:ascii="Frutiger Neue LT Pro Light" w:hAnsi="Frutiger Neue LT Pro Light" w:cs="Arial"/>
          <w:color w:val="000000"/>
        </w:rPr>
        <w:t xml:space="preserve">Ist kein passender Ziegel verfügbar, fertigt ERLUS nach Machbarkeitsprüfung ein neues Werkzeug, das dem Originalziegel entspricht. </w:t>
      </w:r>
      <w:r w:rsidR="00DF24D0">
        <w:rPr>
          <w:rFonts w:ascii="Frutiger Neue LT Pro Light" w:hAnsi="Frutiger Neue LT Pro Light" w:cs="Arial"/>
          <w:color w:val="000000"/>
        </w:rPr>
        <w:t xml:space="preserve">Für diese Einzelanfertigungen wird eine längere Vorbereitungsdauer benötigt. </w:t>
      </w:r>
      <w:r w:rsidR="00723A2B">
        <w:rPr>
          <w:rFonts w:ascii="Frutiger Neue LT Pro Light" w:hAnsi="Frutiger Neue LT Pro Light" w:cs="Arial"/>
          <w:color w:val="000000"/>
        </w:rPr>
        <w:t xml:space="preserve">Auf diese Weise hat ERLUS für zahlreiche Denkmalschutzobjekte Biber aus beinahe 1.000 Jahren Ziegelhandwerk reproduziert – und das in gleichmäßiger Topqualität. </w:t>
      </w:r>
    </w:p>
    <w:p w14:paraId="74191CB0" w14:textId="77777777" w:rsidR="007D0450" w:rsidRDefault="007D0450" w:rsidP="001720A1">
      <w:pPr>
        <w:autoSpaceDE w:val="0"/>
        <w:autoSpaceDN w:val="0"/>
        <w:adjustRightInd w:val="0"/>
        <w:spacing w:line="360" w:lineRule="auto"/>
        <w:rPr>
          <w:rFonts w:ascii="Frutiger Neue LT Pro Light" w:hAnsi="Frutiger Neue LT Pro Light" w:cs="Arial"/>
          <w:color w:val="000000"/>
        </w:rPr>
      </w:pPr>
    </w:p>
    <w:p w14:paraId="65D514E4" w14:textId="65D5AD93" w:rsidR="007D0450" w:rsidRPr="001720A1" w:rsidRDefault="007D0450" w:rsidP="001720A1">
      <w:pPr>
        <w:autoSpaceDE w:val="0"/>
        <w:autoSpaceDN w:val="0"/>
        <w:adjustRightInd w:val="0"/>
        <w:spacing w:line="360" w:lineRule="auto"/>
        <w:rPr>
          <w:rFonts w:ascii="Frutiger Neue LT Pro Light" w:hAnsi="Frutiger Neue LT Pro Light" w:cs="Arial"/>
          <w:color w:val="000000"/>
          <w:u w:val="single"/>
        </w:rPr>
      </w:pPr>
      <w:r w:rsidRPr="001720A1">
        <w:rPr>
          <w:rFonts w:ascii="Frutiger Neue LT Pro Light" w:hAnsi="Frutiger Neue LT Pro Light" w:cs="Arial"/>
          <w:color w:val="000000"/>
          <w:u w:val="single"/>
        </w:rPr>
        <w:t xml:space="preserve">Infobox für Handwerker: </w:t>
      </w:r>
    </w:p>
    <w:p w14:paraId="6DC24164" w14:textId="44565AC8" w:rsidR="007D0450" w:rsidRDefault="007D0450" w:rsidP="001720A1">
      <w:pPr>
        <w:autoSpaceDE w:val="0"/>
        <w:autoSpaceDN w:val="0"/>
        <w:adjustRightInd w:val="0"/>
        <w:spacing w:line="360" w:lineRule="auto"/>
        <w:rPr>
          <w:rFonts w:ascii="Frutiger Neue LT Pro Light" w:hAnsi="Frutiger Neue LT Pro Light" w:cs="Arial"/>
          <w:color w:val="000000"/>
        </w:rPr>
      </w:pPr>
      <w:r>
        <w:rPr>
          <w:rFonts w:ascii="Frutiger Neue LT Pro Light" w:hAnsi="Frutiger Neue LT Pro Light" w:cs="Arial"/>
          <w:color w:val="000000"/>
        </w:rPr>
        <w:t xml:space="preserve">ERLUS Biberschwanzziegel eignen sich besonders gut für Betriebe, die regelmäßig Sanierungen im Bestand, Denkmalschutzobjekte oder anspruchsvolle Sonderdächer ausführen. </w:t>
      </w:r>
    </w:p>
    <w:p w14:paraId="606CAC96" w14:textId="77777777" w:rsidR="007D0450" w:rsidRDefault="007D0450" w:rsidP="001720A1">
      <w:pPr>
        <w:autoSpaceDE w:val="0"/>
        <w:autoSpaceDN w:val="0"/>
        <w:adjustRightInd w:val="0"/>
        <w:spacing w:line="360" w:lineRule="auto"/>
        <w:rPr>
          <w:rFonts w:ascii="Frutiger Neue LT Pro Light" w:hAnsi="Frutiger Neue LT Pro Light" w:cs="Arial"/>
          <w:color w:val="000000"/>
        </w:rPr>
      </w:pPr>
    </w:p>
    <w:p w14:paraId="22006A8B" w14:textId="726D021D" w:rsidR="00241E57" w:rsidRDefault="00241E57" w:rsidP="001720A1">
      <w:pPr>
        <w:rPr>
          <w:rFonts w:ascii="Frutiger Neue LT Pro Light" w:hAnsi="Frutiger Neue LT Pro Light" w:cs="Arial"/>
          <w:color w:val="000000"/>
        </w:rPr>
      </w:pPr>
      <w:r>
        <w:rPr>
          <w:rFonts w:ascii="Frutiger Neue LT Pro Light" w:hAnsi="Frutiger Neue LT Pro Light" w:cs="Arial"/>
          <w:color w:val="000000"/>
        </w:rPr>
        <w:br w:type="page"/>
      </w:r>
    </w:p>
    <w:p w14:paraId="5AF6FF68" w14:textId="77777777" w:rsidR="00555109" w:rsidRDefault="00555109" w:rsidP="001720A1">
      <w:pPr>
        <w:autoSpaceDE w:val="0"/>
        <w:autoSpaceDN w:val="0"/>
        <w:adjustRightInd w:val="0"/>
        <w:spacing w:line="360" w:lineRule="auto"/>
        <w:rPr>
          <w:rFonts w:ascii="Frutiger Neue LT Pro Light" w:hAnsi="Frutiger Neue LT Pro Light" w:cs="Arial"/>
          <w:color w:val="000000"/>
        </w:rPr>
      </w:pPr>
    </w:p>
    <w:p w14:paraId="05042998" w14:textId="77777777" w:rsidR="0046269E" w:rsidRDefault="0046269E" w:rsidP="001720A1">
      <w:pPr>
        <w:autoSpaceDE w:val="0"/>
        <w:autoSpaceDN w:val="0"/>
        <w:adjustRightInd w:val="0"/>
        <w:spacing w:line="360" w:lineRule="auto"/>
        <w:rPr>
          <w:rFonts w:ascii="Frutiger Neue LT Pro Light" w:hAnsi="Frutiger Neue LT Pro Light" w:cs="Arial"/>
          <w:i/>
          <w:color w:val="000000"/>
        </w:rPr>
      </w:pPr>
      <w:r w:rsidRPr="00EC7304">
        <w:rPr>
          <w:rFonts w:ascii="Frutiger Neue LT Pro Light" w:hAnsi="Frutiger Neue LT Pro Light" w:cs="Arial"/>
          <w:i/>
          <w:color w:val="000000"/>
        </w:rPr>
        <w:t xml:space="preserve">Bildmaterial: </w:t>
      </w:r>
    </w:p>
    <w:p w14:paraId="0BBC708F" w14:textId="77777777" w:rsidR="00EC7304" w:rsidRDefault="00EC7304" w:rsidP="001720A1">
      <w:pPr>
        <w:autoSpaceDE w:val="0"/>
        <w:autoSpaceDN w:val="0"/>
        <w:adjustRightInd w:val="0"/>
        <w:spacing w:line="360" w:lineRule="auto"/>
        <w:rPr>
          <w:rFonts w:ascii="Frutiger Neue LT Pro Light" w:hAnsi="Frutiger Neue LT Pro Light" w:cs="Arial"/>
          <w:i/>
          <w:color w:val="000000"/>
        </w:rPr>
      </w:pPr>
    </w:p>
    <w:p w14:paraId="629EFE97" w14:textId="5F45ED2C" w:rsidR="002E03C5" w:rsidRPr="00EC7304" w:rsidRDefault="002E03C5"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noProof/>
          <w:color w:val="000000"/>
        </w:rPr>
        <w:drawing>
          <wp:inline distT="0" distB="0" distL="0" distR="0" wp14:anchorId="2D44B42C" wp14:editId="327659B9">
            <wp:extent cx="1457325" cy="2188425"/>
            <wp:effectExtent l="0" t="0" r="0" b="254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63904" cy="2198305"/>
                    </a:xfrm>
                    <a:prstGeom prst="rect">
                      <a:avLst/>
                    </a:prstGeom>
                    <a:noFill/>
                    <a:ln>
                      <a:noFill/>
                    </a:ln>
                  </pic:spPr>
                </pic:pic>
              </a:graphicData>
            </a:graphic>
          </wp:inline>
        </w:drawing>
      </w:r>
      <w:r w:rsidR="00641586">
        <w:rPr>
          <w:rFonts w:ascii="Frutiger Neue LT Pro Light" w:hAnsi="Frutiger Neue LT Pro Light" w:cs="Arial"/>
          <w:i/>
          <w:color w:val="000000"/>
        </w:rPr>
        <w:t xml:space="preserve">  </w:t>
      </w:r>
      <w:r w:rsidR="00641586">
        <w:rPr>
          <w:rFonts w:ascii="Frutiger Neue LT Pro Light" w:hAnsi="Frutiger Neue LT Pro Light" w:cs="Arial"/>
          <w:i/>
          <w:noProof/>
          <w:color w:val="000000"/>
        </w:rPr>
        <w:drawing>
          <wp:inline distT="0" distB="0" distL="0" distR="0" wp14:anchorId="278F89DE" wp14:editId="7B964C03">
            <wp:extent cx="933450" cy="2165989"/>
            <wp:effectExtent l="0" t="0" r="0" b="571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39625" cy="2180317"/>
                    </a:xfrm>
                    <a:prstGeom prst="rect">
                      <a:avLst/>
                    </a:prstGeom>
                    <a:noFill/>
                    <a:ln>
                      <a:noFill/>
                    </a:ln>
                  </pic:spPr>
                </pic:pic>
              </a:graphicData>
            </a:graphic>
          </wp:inline>
        </w:drawing>
      </w:r>
    </w:p>
    <w:p w14:paraId="5736C43D" w14:textId="780E9932" w:rsidR="0046269E" w:rsidRDefault="002E03C5"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 xml:space="preserve">Der Kreativität in Form und Farbe sind bei ERLUS Biberschwanzziegeln aus der Manufaktur keine Grenzen gesetzt. Das Bild zeigt die Kirchturmspitze des Liebfrauenmünsters in Wolfram-Eschenbach/Deutschland. </w:t>
      </w:r>
    </w:p>
    <w:p w14:paraId="2E1BE9EE" w14:textId="38499D85" w:rsidR="002E03C5" w:rsidRDefault="002E03C5"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Foto: ERLUS</w:t>
      </w:r>
    </w:p>
    <w:p w14:paraId="6B132B07" w14:textId="77777777" w:rsidR="00EC7304" w:rsidRPr="00EC7304" w:rsidRDefault="00EC7304" w:rsidP="001720A1">
      <w:pPr>
        <w:autoSpaceDE w:val="0"/>
        <w:autoSpaceDN w:val="0"/>
        <w:adjustRightInd w:val="0"/>
        <w:spacing w:line="360" w:lineRule="auto"/>
        <w:rPr>
          <w:rFonts w:ascii="Frutiger Neue LT Pro Light" w:hAnsi="Frutiger Neue LT Pro Light" w:cs="Arial"/>
          <w:i/>
          <w:color w:val="000000"/>
        </w:rPr>
      </w:pPr>
    </w:p>
    <w:p w14:paraId="5966A7B3" w14:textId="29174FD4" w:rsidR="00EC7304" w:rsidRPr="00EC7304" w:rsidRDefault="002E03C5"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noProof/>
          <w:color w:val="000000"/>
        </w:rPr>
        <w:drawing>
          <wp:inline distT="0" distB="0" distL="0" distR="0" wp14:anchorId="1B884086" wp14:editId="7739B309">
            <wp:extent cx="1332647" cy="1780540"/>
            <wp:effectExtent l="0" t="0" r="127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7338" cy="1786808"/>
                    </a:xfrm>
                    <a:prstGeom prst="rect">
                      <a:avLst/>
                    </a:prstGeom>
                    <a:noFill/>
                    <a:ln>
                      <a:noFill/>
                    </a:ln>
                  </pic:spPr>
                </pic:pic>
              </a:graphicData>
            </a:graphic>
          </wp:inline>
        </w:drawing>
      </w:r>
    </w:p>
    <w:p w14:paraId="523C571E" w14:textId="77777777" w:rsidR="00EC7304" w:rsidRDefault="00EC7304" w:rsidP="001720A1">
      <w:pPr>
        <w:autoSpaceDE w:val="0"/>
        <w:autoSpaceDN w:val="0"/>
        <w:adjustRightInd w:val="0"/>
        <w:spacing w:line="360" w:lineRule="auto"/>
        <w:rPr>
          <w:rFonts w:ascii="Frutiger Neue LT Pro Light" w:hAnsi="Frutiger Neue LT Pro Light" w:cs="Arial"/>
          <w:i/>
          <w:color w:val="000000"/>
        </w:rPr>
      </w:pPr>
    </w:p>
    <w:p w14:paraId="1B9D48AB" w14:textId="1CAA25F0" w:rsidR="00D76C18" w:rsidRDefault="002E03C5"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 xml:space="preserve">Wappenbiber, </w:t>
      </w:r>
      <w:r w:rsidR="00D76C18">
        <w:rPr>
          <w:rFonts w:ascii="Frutiger Neue LT Pro Light" w:hAnsi="Frutiger Neue LT Pro Light" w:cs="Arial"/>
          <w:i/>
          <w:color w:val="000000"/>
        </w:rPr>
        <w:t>Beuerberger Form und Gotisch (v.</w:t>
      </w:r>
      <w:r w:rsidR="00E5432D">
        <w:rPr>
          <w:rFonts w:ascii="Frutiger Neue LT Pro Light" w:hAnsi="Frutiger Neue LT Pro Light" w:cs="Arial"/>
          <w:i/>
          <w:color w:val="000000"/>
        </w:rPr>
        <w:t xml:space="preserve"> </w:t>
      </w:r>
      <w:r w:rsidR="00D76C18">
        <w:rPr>
          <w:rFonts w:ascii="Frutiger Neue LT Pro Light" w:hAnsi="Frutiger Neue LT Pro Light" w:cs="Arial"/>
          <w:i/>
          <w:color w:val="000000"/>
        </w:rPr>
        <w:t xml:space="preserve">l.): Bei ERLUS ist jede Form, jeder Schnitt und jede Oberfläche möglich, denn Biberschwanzziegel können individuell in der Manufaktur gefertigt werden. </w:t>
      </w:r>
    </w:p>
    <w:p w14:paraId="2693E0A9" w14:textId="77777777" w:rsidR="00D76C18" w:rsidRDefault="00D76C18"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 xml:space="preserve">Foto: </w:t>
      </w:r>
      <w:r w:rsidRPr="00D76C18">
        <w:rPr>
          <w:rFonts w:ascii="Frutiger Neue LT Pro Light" w:hAnsi="Frutiger Neue LT Pro Light" w:cs="Arial"/>
          <w:i/>
          <w:color w:val="000000"/>
        </w:rPr>
        <w:t xml:space="preserve">ERLUS </w:t>
      </w:r>
    </w:p>
    <w:p w14:paraId="38ACED83" w14:textId="77777777" w:rsidR="00D76C18" w:rsidRDefault="00D76C18" w:rsidP="001720A1">
      <w:pPr>
        <w:autoSpaceDE w:val="0"/>
        <w:autoSpaceDN w:val="0"/>
        <w:adjustRightInd w:val="0"/>
        <w:spacing w:line="360" w:lineRule="auto"/>
        <w:rPr>
          <w:rFonts w:ascii="Frutiger Neue LT Pro Light" w:hAnsi="Frutiger Neue LT Pro Light" w:cs="Arial"/>
          <w:i/>
          <w:color w:val="000000"/>
        </w:rPr>
      </w:pPr>
    </w:p>
    <w:p w14:paraId="78E65D91" w14:textId="622C391E" w:rsidR="002E03C5" w:rsidRDefault="00D76C18"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noProof/>
          <w:color w:val="000000"/>
        </w:rPr>
        <w:lastRenderedPageBreak/>
        <w:drawing>
          <wp:inline distT="0" distB="0" distL="0" distR="0" wp14:anchorId="33924D15" wp14:editId="30AA1E9F">
            <wp:extent cx="2136122" cy="145709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40662" cy="1460187"/>
                    </a:xfrm>
                    <a:prstGeom prst="rect">
                      <a:avLst/>
                    </a:prstGeom>
                    <a:noFill/>
                    <a:ln>
                      <a:noFill/>
                    </a:ln>
                  </pic:spPr>
                </pic:pic>
              </a:graphicData>
            </a:graphic>
          </wp:inline>
        </w:drawing>
      </w:r>
      <w:r>
        <w:rPr>
          <w:rFonts w:ascii="Frutiger Neue LT Pro Light" w:hAnsi="Frutiger Neue LT Pro Light" w:cs="Arial"/>
          <w:i/>
          <w:color w:val="000000"/>
        </w:rPr>
        <w:t xml:space="preserve"> </w:t>
      </w:r>
    </w:p>
    <w:p w14:paraId="2327BFD9" w14:textId="2A96D9B2" w:rsidR="00D76C18" w:rsidRDefault="00D76C18"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 xml:space="preserve">Durch die Kombination gesinterter Biberschwanzziegel wie hier bei der Dachfläche in Sinterbiber siena entstehen lebendige Dachflächen. </w:t>
      </w:r>
    </w:p>
    <w:p w14:paraId="54A4142A" w14:textId="4F34120F" w:rsidR="00D76C18" w:rsidRDefault="00D76C18"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 xml:space="preserve">Foto: </w:t>
      </w:r>
      <w:r w:rsidRPr="00D76C18">
        <w:rPr>
          <w:rFonts w:ascii="Frutiger Neue LT Pro Light" w:hAnsi="Frutiger Neue LT Pro Light" w:cs="Arial"/>
          <w:i/>
          <w:color w:val="000000"/>
        </w:rPr>
        <w:t xml:space="preserve">ERLUS </w:t>
      </w:r>
    </w:p>
    <w:p w14:paraId="3E6A490D" w14:textId="072526B2" w:rsidR="00D76C18" w:rsidRDefault="00056C68"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noProof/>
          <w:color w:val="000000"/>
        </w:rPr>
        <w:drawing>
          <wp:inline distT="0" distB="0" distL="0" distR="0" wp14:anchorId="341647FC" wp14:editId="56618BB6">
            <wp:extent cx="1596962" cy="2133508"/>
            <wp:effectExtent l="0" t="0" r="3810" b="63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05969" cy="2145541"/>
                    </a:xfrm>
                    <a:prstGeom prst="rect">
                      <a:avLst/>
                    </a:prstGeom>
                    <a:noFill/>
                    <a:ln>
                      <a:noFill/>
                    </a:ln>
                  </pic:spPr>
                </pic:pic>
              </a:graphicData>
            </a:graphic>
          </wp:inline>
        </w:drawing>
      </w:r>
    </w:p>
    <w:p w14:paraId="4CC5C770" w14:textId="5FBB3406" w:rsidR="00056C68" w:rsidRDefault="00056C68"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 xml:space="preserve">Der Sächsische </w:t>
      </w:r>
      <w:r w:rsidR="00E5432D">
        <w:rPr>
          <w:rFonts w:ascii="Frutiger Neue LT Pro Light" w:hAnsi="Frutiger Neue LT Pro Light" w:cs="Arial"/>
          <w:i/>
          <w:color w:val="000000"/>
        </w:rPr>
        <w:t xml:space="preserve">Berliner </w:t>
      </w:r>
      <w:r>
        <w:rPr>
          <w:rFonts w:ascii="Frutiger Neue LT Pro Light" w:hAnsi="Frutiger Neue LT Pro Light" w:cs="Arial"/>
          <w:i/>
          <w:color w:val="000000"/>
        </w:rPr>
        <w:t xml:space="preserve">Biberschwanzziegel von ERLUS hat eine Materialstärke von 1,2 cm, Hagelwiderstand 3 und drei Rillen in der Oberfläche. </w:t>
      </w:r>
    </w:p>
    <w:p w14:paraId="721D51C6" w14:textId="1C59460C" w:rsidR="00056C68" w:rsidRDefault="00056C68"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 xml:space="preserve">Foto: </w:t>
      </w:r>
      <w:r w:rsidRPr="00056C68">
        <w:rPr>
          <w:rFonts w:ascii="Frutiger Neue LT Pro Light" w:hAnsi="Frutiger Neue LT Pro Light" w:cs="Arial"/>
          <w:i/>
          <w:color w:val="000000"/>
        </w:rPr>
        <w:t xml:space="preserve">ERLUS </w:t>
      </w:r>
    </w:p>
    <w:p w14:paraId="7BDA335C" w14:textId="77BF5AAE" w:rsidR="00056C68" w:rsidRDefault="00056C68"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noProof/>
          <w:color w:val="000000"/>
        </w:rPr>
        <w:drawing>
          <wp:inline distT="0" distB="0" distL="0" distR="0" wp14:anchorId="0375670E" wp14:editId="71359BE2">
            <wp:extent cx="628650" cy="1462508"/>
            <wp:effectExtent l="0" t="0" r="0" b="444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2728" cy="1471996"/>
                    </a:xfrm>
                    <a:prstGeom prst="rect">
                      <a:avLst/>
                    </a:prstGeom>
                    <a:noFill/>
                    <a:ln>
                      <a:noFill/>
                    </a:ln>
                  </pic:spPr>
                </pic:pic>
              </a:graphicData>
            </a:graphic>
          </wp:inline>
        </w:drawing>
      </w:r>
      <w:r w:rsidR="008B2B68">
        <w:rPr>
          <w:rFonts w:ascii="Frutiger Neue LT Pro Light" w:hAnsi="Frutiger Neue LT Pro Light" w:cs="Arial"/>
          <w:i/>
          <w:color w:val="000000"/>
        </w:rPr>
        <w:t xml:space="preserve">        </w:t>
      </w:r>
      <w:r w:rsidR="0009556A">
        <w:rPr>
          <w:rFonts w:ascii="Frutiger Neue LT Pro Light" w:hAnsi="Frutiger Neue LT Pro Light" w:cs="Arial"/>
          <w:i/>
          <w:color w:val="000000"/>
        </w:rPr>
        <w:t xml:space="preserve"> </w:t>
      </w:r>
      <w:r w:rsidR="0009556A">
        <w:rPr>
          <w:rFonts w:ascii="Frutiger Neue LT Pro Light" w:hAnsi="Frutiger Neue LT Pro Light" w:cs="Arial"/>
          <w:i/>
          <w:noProof/>
          <w:color w:val="000000"/>
        </w:rPr>
        <w:drawing>
          <wp:inline distT="0" distB="0" distL="0" distR="0" wp14:anchorId="314387DF" wp14:editId="228B49CB">
            <wp:extent cx="665930" cy="1417074"/>
            <wp:effectExtent l="0" t="0" r="127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71216" cy="1428321"/>
                    </a:xfrm>
                    <a:prstGeom prst="rect">
                      <a:avLst/>
                    </a:prstGeom>
                    <a:noFill/>
                    <a:ln>
                      <a:noFill/>
                    </a:ln>
                  </pic:spPr>
                </pic:pic>
              </a:graphicData>
            </a:graphic>
          </wp:inline>
        </w:drawing>
      </w:r>
    </w:p>
    <w:p w14:paraId="7B164648" w14:textId="48C4E626" w:rsidR="00056C68" w:rsidRDefault="00056C68"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 xml:space="preserve">Der ERLUS Turmbiber </w:t>
      </w:r>
      <w:r w:rsidR="00727F36">
        <w:rPr>
          <w:rFonts w:ascii="Frutiger Neue LT Pro Light" w:hAnsi="Frutiger Neue LT Pro Light" w:cs="Arial"/>
          <w:i/>
          <w:color w:val="000000"/>
        </w:rPr>
        <w:t>eigne</w:t>
      </w:r>
      <w:r w:rsidR="00F91011">
        <w:rPr>
          <w:rFonts w:ascii="Frutiger Neue LT Pro Light" w:hAnsi="Frutiger Neue LT Pro Light" w:cs="Arial"/>
          <w:i/>
          <w:color w:val="000000"/>
        </w:rPr>
        <w:t>t</w:t>
      </w:r>
      <w:r w:rsidR="00727F36">
        <w:rPr>
          <w:rFonts w:ascii="Frutiger Neue LT Pro Light" w:hAnsi="Frutiger Neue LT Pro Light" w:cs="Arial"/>
          <w:i/>
          <w:color w:val="000000"/>
        </w:rPr>
        <w:t xml:space="preserve"> sich speziell für sehr kleinteilige Flächen</w:t>
      </w:r>
      <w:r>
        <w:rPr>
          <w:rFonts w:ascii="Frutiger Neue LT Pro Light" w:hAnsi="Frutiger Neue LT Pro Light" w:cs="Arial"/>
          <w:i/>
          <w:color w:val="000000"/>
        </w:rPr>
        <w:t xml:space="preserve">. </w:t>
      </w:r>
      <w:r w:rsidR="003A200C">
        <w:rPr>
          <w:rFonts w:ascii="Frutiger Neue LT Pro Light" w:hAnsi="Frutiger Neue LT Pro Light" w:cs="Arial"/>
          <w:i/>
          <w:color w:val="000000"/>
        </w:rPr>
        <w:t xml:space="preserve">Den Standardbiber gibt es auch in der Farbe </w:t>
      </w:r>
      <w:proofErr w:type="spellStart"/>
      <w:r w:rsidR="003A200C">
        <w:rPr>
          <w:rFonts w:ascii="Frutiger Neue LT Pro Light" w:hAnsi="Frutiger Neue LT Pro Light" w:cs="Arial"/>
          <w:i/>
          <w:color w:val="000000"/>
        </w:rPr>
        <w:t>Historic</w:t>
      </w:r>
      <w:proofErr w:type="spellEnd"/>
      <w:r w:rsidR="003A200C">
        <w:rPr>
          <w:rFonts w:ascii="Frutiger Neue LT Pro Light" w:hAnsi="Frutiger Neue LT Pro Light" w:cs="Arial"/>
          <w:i/>
          <w:color w:val="000000"/>
        </w:rPr>
        <w:t xml:space="preserve">. </w:t>
      </w:r>
    </w:p>
    <w:p w14:paraId="27144DE8" w14:textId="29680EE4" w:rsidR="008B2B68" w:rsidRDefault="008B2B68"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Foto: ERLUS</w:t>
      </w:r>
    </w:p>
    <w:p w14:paraId="382D50BA" w14:textId="176078EC" w:rsidR="008B2B68" w:rsidRDefault="008B2B68"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noProof/>
          <w:color w:val="000000"/>
        </w:rPr>
        <w:lastRenderedPageBreak/>
        <w:drawing>
          <wp:inline distT="0" distB="0" distL="0" distR="0" wp14:anchorId="0FBCCED1" wp14:editId="45CC7984">
            <wp:extent cx="962919" cy="2027555"/>
            <wp:effectExtent l="0" t="0" r="889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67351" cy="2036888"/>
                    </a:xfrm>
                    <a:prstGeom prst="rect">
                      <a:avLst/>
                    </a:prstGeom>
                    <a:noFill/>
                    <a:ln>
                      <a:noFill/>
                    </a:ln>
                  </pic:spPr>
                </pic:pic>
              </a:graphicData>
            </a:graphic>
          </wp:inline>
        </w:drawing>
      </w:r>
    </w:p>
    <w:p w14:paraId="2F18F7CB" w14:textId="0AE924CB" w:rsidR="008B2B68" w:rsidRDefault="008B2B68"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 xml:space="preserve">Der Handschlagbiber Geradschnitt von ERLUS macht sich nicht nur auf historischen Gebäuden sehr gut. </w:t>
      </w:r>
    </w:p>
    <w:p w14:paraId="6CF80381" w14:textId="14ACF4D7" w:rsidR="008B2B68" w:rsidRDefault="008B2B68"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 xml:space="preserve">Foto: </w:t>
      </w:r>
      <w:r w:rsidRPr="008B2B68">
        <w:rPr>
          <w:rFonts w:ascii="Frutiger Neue LT Pro Light" w:hAnsi="Frutiger Neue LT Pro Light" w:cs="Arial"/>
          <w:i/>
          <w:color w:val="000000"/>
        </w:rPr>
        <w:t xml:space="preserve">ERLUS </w:t>
      </w:r>
    </w:p>
    <w:p w14:paraId="1FCFBB93" w14:textId="74C08BCE" w:rsidR="008B2B68" w:rsidRDefault="00641586"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noProof/>
          <w:color w:val="000000"/>
        </w:rPr>
        <w:drawing>
          <wp:inline distT="0" distB="0" distL="0" distR="0" wp14:anchorId="779154F5" wp14:editId="44F04513">
            <wp:extent cx="1838325" cy="1226564"/>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43752" cy="1230185"/>
                    </a:xfrm>
                    <a:prstGeom prst="rect">
                      <a:avLst/>
                    </a:prstGeom>
                    <a:noFill/>
                    <a:ln>
                      <a:noFill/>
                    </a:ln>
                  </pic:spPr>
                </pic:pic>
              </a:graphicData>
            </a:graphic>
          </wp:inline>
        </w:drawing>
      </w:r>
      <w:r>
        <w:rPr>
          <w:rFonts w:ascii="Frutiger Neue LT Pro Light" w:hAnsi="Frutiger Neue LT Pro Light" w:cs="Arial"/>
          <w:i/>
          <w:color w:val="000000"/>
        </w:rPr>
        <w:t xml:space="preserve">  </w:t>
      </w:r>
      <w:r>
        <w:rPr>
          <w:rFonts w:ascii="Frutiger Neue LT Pro Light" w:hAnsi="Frutiger Neue LT Pro Light" w:cs="Arial"/>
          <w:i/>
          <w:noProof/>
          <w:color w:val="000000"/>
        </w:rPr>
        <w:drawing>
          <wp:inline distT="0" distB="0" distL="0" distR="0" wp14:anchorId="16AFD3C8" wp14:editId="2673D648">
            <wp:extent cx="1809750" cy="1207499"/>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26642" cy="1218769"/>
                    </a:xfrm>
                    <a:prstGeom prst="rect">
                      <a:avLst/>
                    </a:prstGeom>
                    <a:noFill/>
                    <a:ln>
                      <a:noFill/>
                    </a:ln>
                  </pic:spPr>
                </pic:pic>
              </a:graphicData>
            </a:graphic>
          </wp:inline>
        </w:drawing>
      </w:r>
    </w:p>
    <w:p w14:paraId="140D31E8" w14:textId="17B17BCF" w:rsidR="00641586" w:rsidRDefault="00641586"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 xml:space="preserve">Historische Ziegelform, modernes Zubehör und schöne Optik: ERLUS Biberschwanzziegel hier der Geradschnitt in der Farbe Anthrazit sind mit Markenzubehör erhältlich. </w:t>
      </w:r>
    </w:p>
    <w:p w14:paraId="60FC6CF0" w14:textId="197043B6" w:rsidR="00641586" w:rsidRDefault="00641586"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Foto: ERLUS, Fotograf: Bernd Mair, 2022.</w:t>
      </w:r>
    </w:p>
    <w:p w14:paraId="1CE2723B" w14:textId="48462EBD" w:rsidR="00C63AA3" w:rsidRDefault="00C63AA3"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noProof/>
          <w:color w:val="000000"/>
        </w:rPr>
        <w:drawing>
          <wp:inline distT="0" distB="0" distL="0" distR="0" wp14:anchorId="4CB251AD" wp14:editId="476C7290">
            <wp:extent cx="2332696" cy="1552556"/>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38106" cy="1556156"/>
                    </a:xfrm>
                    <a:prstGeom prst="rect">
                      <a:avLst/>
                    </a:prstGeom>
                    <a:noFill/>
                    <a:ln>
                      <a:noFill/>
                    </a:ln>
                  </pic:spPr>
                </pic:pic>
              </a:graphicData>
            </a:graphic>
          </wp:inline>
        </w:drawing>
      </w:r>
    </w:p>
    <w:p w14:paraId="23F0E5B7" w14:textId="2EA7F74C" w:rsidR="00C63AA3" w:rsidRDefault="00C63AA3"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 xml:space="preserve">Der Biberschwanzziegel lässt sich auch auf komplizierten Dachformen wie hier mit Kehlen und Dachgauben perfekt eindecken. Referenzobjekt mit Biber Rundschnitt in </w:t>
      </w:r>
      <w:proofErr w:type="spellStart"/>
      <w:r>
        <w:rPr>
          <w:rFonts w:ascii="Frutiger Neue LT Pro Light" w:hAnsi="Frutiger Neue LT Pro Light" w:cs="Arial"/>
          <w:i/>
          <w:color w:val="000000"/>
        </w:rPr>
        <w:t>Brazilbraun</w:t>
      </w:r>
      <w:proofErr w:type="spellEnd"/>
      <w:r>
        <w:rPr>
          <w:rFonts w:ascii="Frutiger Neue LT Pro Light" w:hAnsi="Frutiger Neue LT Pro Light" w:cs="Arial"/>
          <w:i/>
          <w:color w:val="000000"/>
        </w:rPr>
        <w:t xml:space="preserve">. </w:t>
      </w:r>
    </w:p>
    <w:p w14:paraId="752B287E" w14:textId="12CBF183" w:rsidR="00C63AA3" w:rsidRDefault="00C63AA3"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 xml:space="preserve">Foto: ERLUS, Fotograf: Bernd Mair, 2022. </w:t>
      </w:r>
    </w:p>
    <w:p w14:paraId="03C788D6" w14:textId="0473568E" w:rsidR="00C63AA3" w:rsidRDefault="00C63AA3"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noProof/>
          <w:color w:val="000000"/>
        </w:rPr>
        <w:lastRenderedPageBreak/>
        <w:drawing>
          <wp:inline distT="0" distB="0" distL="0" distR="0" wp14:anchorId="6728B1B4" wp14:editId="3DB0EC77">
            <wp:extent cx="4819650" cy="3614738"/>
            <wp:effectExtent l="0" t="0" r="0" b="508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20074" cy="3615056"/>
                    </a:xfrm>
                    <a:prstGeom prst="rect">
                      <a:avLst/>
                    </a:prstGeom>
                    <a:noFill/>
                    <a:ln>
                      <a:noFill/>
                    </a:ln>
                  </pic:spPr>
                </pic:pic>
              </a:graphicData>
            </a:graphic>
          </wp:inline>
        </w:drawing>
      </w:r>
    </w:p>
    <w:p w14:paraId="62D2EADB" w14:textId="31680002" w:rsidR="00C63AA3" w:rsidRDefault="00C63AA3"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 xml:space="preserve">Biberschwanzziegel Segmentschnitt in den Farben Schwarz Matt, Anthrazit und </w:t>
      </w:r>
      <w:r w:rsidR="003B77FB">
        <w:rPr>
          <w:rFonts w:ascii="Frutiger Neue LT Pro Light" w:hAnsi="Frutiger Neue LT Pro Light" w:cs="Arial"/>
          <w:i/>
          <w:color w:val="000000"/>
        </w:rPr>
        <w:t xml:space="preserve">Rundschnitt in </w:t>
      </w:r>
      <w:proofErr w:type="spellStart"/>
      <w:r>
        <w:rPr>
          <w:rFonts w:ascii="Frutiger Neue LT Pro Light" w:hAnsi="Frutiger Neue LT Pro Light" w:cs="Arial"/>
          <w:i/>
          <w:color w:val="000000"/>
        </w:rPr>
        <w:t>Titansilver</w:t>
      </w:r>
      <w:proofErr w:type="spellEnd"/>
      <w:r>
        <w:rPr>
          <w:rFonts w:ascii="Frutiger Neue LT Pro Light" w:hAnsi="Frutiger Neue LT Pro Light" w:cs="Arial"/>
          <w:i/>
          <w:color w:val="000000"/>
        </w:rPr>
        <w:t xml:space="preserve"> geben diesem Referenzobjekt</w:t>
      </w:r>
      <w:r w:rsidR="00E5432D">
        <w:rPr>
          <w:rFonts w:ascii="Frutiger Neue LT Pro Light" w:hAnsi="Frutiger Neue LT Pro Light" w:cs="Arial"/>
          <w:i/>
          <w:color w:val="000000"/>
        </w:rPr>
        <w:t>, dem Eingangsportal des Erlebnisareals „Bayern Park“,</w:t>
      </w:r>
      <w:r>
        <w:rPr>
          <w:rFonts w:ascii="Frutiger Neue LT Pro Light" w:hAnsi="Frutiger Neue LT Pro Light" w:cs="Arial"/>
          <w:i/>
          <w:color w:val="000000"/>
        </w:rPr>
        <w:t xml:space="preserve"> einen magischen Touch. </w:t>
      </w:r>
    </w:p>
    <w:p w14:paraId="1E25F7DE" w14:textId="54052A51" w:rsidR="00C63AA3" w:rsidRDefault="00C63AA3"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 xml:space="preserve">Foto: ERLUS, Fotograf: Etienne </w:t>
      </w:r>
      <w:proofErr w:type="spellStart"/>
      <w:r>
        <w:rPr>
          <w:rFonts w:ascii="Frutiger Neue LT Pro Light" w:hAnsi="Frutiger Neue LT Pro Light" w:cs="Arial"/>
          <w:i/>
          <w:color w:val="000000"/>
        </w:rPr>
        <w:t>Hausel</w:t>
      </w:r>
      <w:proofErr w:type="spellEnd"/>
      <w:r>
        <w:rPr>
          <w:rFonts w:ascii="Frutiger Neue LT Pro Light" w:hAnsi="Frutiger Neue LT Pro Light" w:cs="Arial"/>
          <w:i/>
          <w:color w:val="000000"/>
        </w:rPr>
        <w:t xml:space="preserve">, </w:t>
      </w:r>
      <w:proofErr w:type="spellStart"/>
      <w:r>
        <w:rPr>
          <w:rFonts w:ascii="Frutiger Neue LT Pro Light" w:hAnsi="Frutiger Neue LT Pro Light" w:cs="Arial"/>
          <w:i/>
          <w:color w:val="000000"/>
        </w:rPr>
        <w:t>Bildcraftmedia</w:t>
      </w:r>
      <w:proofErr w:type="spellEnd"/>
      <w:r>
        <w:rPr>
          <w:rFonts w:ascii="Frutiger Neue LT Pro Light" w:hAnsi="Frutiger Neue LT Pro Light" w:cs="Arial"/>
          <w:i/>
          <w:color w:val="000000"/>
        </w:rPr>
        <w:t>, 2024.</w:t>
      </w:r>
    </w:p>
    <w:p w14:paraId="486F725D" w14:textId="77777777" w:rsidR="00C63AA3" w:rsidRDefault="00C63AA3" w:rsidP="001720A1">
      <w:pPr>
        <w:autoSpaceDE w:val="0"/>
        <w:autoSpaceDN w:val="0"/>
        <w:adjustRightInd w:val="0"/>
        <w:spacing w:line="360" w:lineRule="auto"/>
        <w:rPr>
          <w:rFonts w:ascii="Frutiger Neue LT Pro Light" w:hAnsi="Frutiger Neue LT Pro Light" w:cs="Arial"/>
          <w:i/>
          <w:color w:val="000000"/>
        </w:rPr>
      </w:pPr>
    </w:p>
    <w:p w14:paraId="2382A5BD" w14:textId="1B83E3B6" w:rsidR="00C63AA3" w:rsidRDefault="00C63AA3"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noProof/>
          <w:color w:val="000000"/>
        </w:rPr>
        <w:drawing>
          <wp:inline distT="0" distB="0" distL="0" distR="0" wp14:anchorId="4085C561" wp14:editId="2F158F99">
            <wp:extent cx="3567112" cy="2380041"/>
            <wp:effectExtent l="0" t="0" r="0" b="127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75417" cy="2385582"/>
                    </a:xfrm>
                    <a:prstGeom prst="rect">
                      <a:avLst/>
                    </a:prstGeom>
                    <a:noFill/>
                    <a:ln>
                      <a:noFill/>
                    </a:ln>
                  </pic:spPr>
                </pic:pic>
              </a:graphicData>
            </a:graphic>
          </wp:inline>
        </w:drawing>
      </w:r>
    </w:p>
    <w:p w14:paraId="5FAC4204" w14:textId="38402E74" w:rsidR="00C63AA3" w:rsidRDefault="00C63AA3"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 xml:space="preserve">Form, Schnitt, Farbe und die Art, wie ein Biberschwanzziegel verlegt wird, zum Beispiel </w:t>
      </w:r>
      <w:r w:rsidR="00655A27">
        <w:rPr>
          <w:rFonts w:ascii="Frutiger Neue LT Pro Light" w:hAnsi="Frutiger Neue LT Pro Light" w:cs="Arial"/>
          <w:i/>
          <w:color w:val="000000"/>
        </w:rPr>
        <w:t>bei diesem Objekt in</w:t>
      </w:r>
      <w:r>
        <w:rPr>
          <w:rFonts w:ascii="Frutiger Neue LT Pro Light" w:hAnsi="Frutiger Neue LT Pro Light" w:cs="Arial"/>
          <w:i/>
          <w:color w:val="000000"/>
        </w:rPr>
        <w:t xml:space="preserve"> Kronendeckung, geben dem Dach ein besonderes Aussehen. </w:t>
      </w:r>
    </w:p>
    <w:p w14:paraId="3CBBE070" w14:textId="05F0B452" w:rsidR="00C63AA3" w:rsidRDefault="00C63AA3" w:rsidP="001720A1">
      <w:pPr>
        <w:autoSpaceDE w:val="0"/>
        <w:autoSpaceDN w:val="0"/>
        <w:adjustRightInd w:val="0"/>
        <w:spacing w:line="360" w:lineRule="auto"/>
        <w:rPr>
          <w:rFonts w:ascii="Frutiger Neue LT Pro Light" w:hAnsi="Frutiger Neue LT Pro Light" w:cs="Arial"/>
          <w:i/>
          <w:color w:val="000000"/>
        </w:rPr>
      </w:pPr>
      <w:r>
        <w:rPr>
          <w:rFonts w:ascii="Frutiger Neue LT Pro Light" w:hAnsi="Frutiger Neue LT Pro Light" w:cs="Arial"/>
          <w:i/>
          <w:color w:val="000000"/>
        </w:rPr>
        <w:t>Foto: ERLUS, Fot</w:t>
      </w:r>
      <w:r w:rsidR="00C33028">
        <w:rPr>
          <w:rFonts w:ascii="Frutiger Neue LT Pro Light" w:hAnsi="Frutiger Neue LT Pro Light" w:cs="Arial"/>
          <w:i/>
          <w:color w:val="000000"/>
        </w:rPr>
        <w:t>o</w:t>
      </w:r>
      <w:r>
        <w:rPr>
          <w:rFonts w:ascii="Frutiger Neue LT Pro Light" w:hAnsi="Frutiger Neue LT Pro Light" w:cs="Arial"/>
          <w:i/>
          <w:color w:val="000000"/>
        </w:rPr>
        <w:t xml:space="preserve">graf: Bernd Mair, 2022. </w:t>
      </w:r>
    </w:p>
    <w:p w14:paraId="6FE6F29C" w14:textId="1142E1F3" w:rsidR="001237B4" w:rsidRDefault="001237B4" w:rsidP="001720A1">
      <w:pPr>
        <w:rPr>
          <w:rFonts w:ascii="Frutiger LT 45 Light" w:hAnsi="Frutiger LT 45 Light"/>
          <w:b/>
          <w:i/>
        </w:rPr>
      </w:pPr>
    </w:p>
    <w:p w14:paraId="09F64D47" w14:textId="77777777" w:rsidR="003B0DA8" w:rsidRDefault="003B0DA8" w:rsidP="001720A1">
      <w:pPr>
        <w:rPr>
          <w:rFonts w:ascii="Frutiger LT 45 Light" w:hAnsi="Frutiger LT 45 Light"/>
          <w:b/>
          <w:i/>
        </w:rPr>
      </w:pPr>
      <w:r>
        <w:rPr>
          <w:rFonts w:ascii="Frutiger LT 45 Light" w:hAnsi="Frutiger LT 45 Light"/>
          <w:b/>
          <w:i/>
        </w:rPr>
        <w:t>E</w:t>
      </w:r>
      <w:r w:rsidR="00F61AC0">
        <w:rPr>
          <w:rFonts w:ascii="Frutiger LT 45 Light" w:hAnsi="Frutiger LT 45 Light"/>
          <w:b/>
          <w:i/>
        </w:rPr>
        <w:t>RLUS</w:t>
      </w:r>
      <w:r>
        <w:rPr>
          <w:rFonts w:ascii="Frutiger LT 45 Light" w:hAnsi="Frutiger LT 45 Light"/>
          <w:b/>
          <w:i/>
        </w:rPr>
        <w:t xml:space="preserve"> AG heute</w:t>
      </w:r>
    </w:p>
    <w:p w14:paraId="48FF40FC" w14:textId="77777777" w:rsidR="003B0DA8" w:rsidRDefault="003B0DA8" w:rsidP="001720A1">
      <w:pPr>
        <w:rPr>
          <w:rFonts w:ascii="Frutiger LT 45 Light" w:hAnsi="Frutiger LT 45 Light"/>
          <w:i/>
        </w:rPr>
      </w:pPr>
    </w:p>
    <w:p w14:paraId="7DEECB94" w14:textId="132719A2" w:rsidR="00D05A82" w:rsidRPr="00D05A82" w:rsidRDefault="00D05A82" w:rsidP="001720A1">
      <w:pPr>
        <w:tabs>
          <w:tab w:val="left" w:pos="6360"/>
          <w:tab w:val="left" w:pos="7371"/>
        </w:tabs>
        <w:rPr>
          <w:rFonts w:ascii="Frutiger Neue LT Pro Light" w:hAnsi="Frutiger Neue LT Pro Light"/>
          <w:i/>
          <w:sz w:val="20"/>
          <w:szCs w:val="20"/>
        </w:rPr>
      </w:pPr>
      <w:r w:rsidRPr="00D05A82">
        <w:rPr>
          <w:rFonts w:ascii="Frutiger Neue LT Pro Light" w:hAnsi="Frutiger Neue LT Pro Light"/>
          <w:i/>
          <w:sz w:val="20"/>
          <w:szCs w:val="20"/>
        </w:rPr>
        <w:t xml:space="preserve">Die ERLUS AG gehört zu den führenden Herstellern von Dachkeramik und Schornsteinsystemen in Deutschland. Das mittelständische Unternehmen produziert an den Standorten Neufahrn und Ergoldsbach (Niederbayern) sowie in Teistungen (Thüringen). Die Tondachziegel von ERLUS zeichnen sich vor allem durch Premiumqualität und hochwertiges Design aus. Schon oft wurde ein ERLUS Produkt prämiert. Zuletzt </w:t>
      </w:r>
      <w:proofErr w:type="spellStart"/>
      <w:r w:rsidRPr="00D05A82">
        <w:rPr>
          <w:rFonts w:ascii="Frutiger Neue LT Pro Light" w:hAnsi="Frutiger Neue LT Pro Light"/>
          <w:i/>
          <w:sz w:val="20"/>
          <w:szCs w:val="20"/>
        </w:rPr>
        <w:t>Erlutherm</w:t>
      </w:r>
      <w:proofErr w:type="spellEnd"/>
      <w:r w:rsidRPr="00D05A82">
        <w:rPr>
          <w:rFonts w:ascii="Frutiger Neue LT Pro Light" w:hAnsi="Frutiger Neue LT Pro Light"/>
          <w:i/>
          <w:sz w:val="20"/>
          <w:szCs w:val="20"/>
        </w:rPr>
        <w:t xml:space="preserve">, der Speicherofen im Schornstein, mit dem </w:t>
      </w:r>
      <w:proofErr w:type="spellStart"/>
      <w:r w:rsidR="00DA6ACE">
        <w:rPr>
          <w:rFonts w:ascii="Frutiger Neue LT Pro Light" w:hAnsi="Frutiger Neue LT Pro Light"/>
          <w:i/>
          <w:sz w:val="20"/>
          <w:szCs w:val="20"/>
        </w:rPr>
        <w:t>iF</w:t>
      </w:r>
      <w:proofErr w:type="spellEnd"/>
      <w:r w:rsidR="00DA6ACE">
        <w:rPr>
          <w:rFonts w:ascii="Frutiger Neue LT Pro Light" w:hAnsi="Frutiger Neue LT Pro Light"/>
          <w:i/>
          <w:sz w:val="20"/>
          <w:szCs w:val="20"/>
        </w:rPr>
        <w:t xml:space="preserve"> DESIGN AWARD 2026 und dem </w:t>
      </w:r>
      <w:r w:rsidRPr="00D05A82">
        <w:rPr>
          <w:rFonts w:ascii="Frutiger Neue LT Pro Light" w:hAnsi="Frutiger Neue LT Pro Light"/>
          <w:i/>
          <w:sz w:val="20"/>
          <w:szCs w:val="20"/>
        </w:rPr>
        <w:t xml:space="preserve">German Design Award 2026. </w:t>
      </w:r>
      <w:r w:rsidR="00DA6ACE">
        <w:rPr>
          <w:rFonts w:ascii="Frutiger Neue LT Pro Light" w:hAnsi="Frutiger Neue LT Pro Light"/>
          <w:i/>
          <w:sz w:val="20"/>
          <w:szCs w:val="20"/>
        </w:rPr>
        <w:t>Ebenfalls</w:t>
      </w:r>
      <w:r w:rsidRPr="00D05A82">
        <w:rPr>
          <w:rFonts w:ascii="Frutiger Neue LT Pro Light" w:hAnsi="Frutiger Neue LT Pro Light"/>
          <w:i/>
          <w:sz w:val="20"/>
          <w:szCs w:val="20"/>
        </w:rPr>
        <w:t xml:space="preserve"> zweifach prämiert wurde der Karat RS mit dem begehrten </w:t>
      </w:r>
      <w:proofErr w:type="spellStart"/>
      <w:r w:rsidRPr="00D05A82">
        <w:rPr>
          <w:rFonts w:ascii="Frutiger Neue LT Pro Light" w:hAnsi="Frutiger Neue LT Pro Light"/>
          <w:i/>
          <w:sz w:val="20"/>
          <w:szCs w:val="20"/>
        </w:rPr>
        <w:t>iF</w:t>
      </w:r>
      <w:proofErr w:type="spellEnd"/>
      <w:r w:rsidRPr="00D05A82">
        <w:rPr>
          <w:rFonts w:ascii="Frutiger Neue LT Pro Light" w:hAnsi="Frutiger Neue LT Pro Light"/>
          <w:i/>
          <w:sz w:val="20"/>
          <w:szCs w:val="20"/>
        </w:rPr>
        <w:t xml:space="preserve"> Design Award und dem </w:t>
      </w:r>
      <w:proofErr w:type="spellStart"/>
      <w:r w:rsidRPr="00D05A82">
        <w:rPr>
          <w:rFonts w:ascii="Frutiger Neue LT Pro Light" w:hAnsi="Frutiger Neue LT Pro Light"/>
          <w:i/>
          <w:sz w:val="20"/>
          <w:szCs w:val="20"/>
        </w:rPr>
        <w:t>Red</w:t>
      </w:r>
      <w:proofErr w:type="spellEnd"/>
      <w:r w:rsidRPr="00D05A82">
        <w:rPr>
          <w:rFonts w:ascii="Frutiger Neue LT Pro Light" w:hAnsi="Frutiger Neue LT Pro Light"/>
          <w:i/>
          <w:sz w:val="20"/>
          <w:szCs w:val="20"/>
        </w:rPr>
        <w:t xml:space="preserve"> </w:t>
      </w:r>
      <w:proofErr w:type="spellStart"/>
      <w:r w:rsidRPr="00D05A82">
        <w:rPr>
          <w:rFonts w:ascii="Frutiger Neue LT Pro Light" w:hAnsi="Frutiger Neue LT Pro Light"/>
          <w:i/>
          <w:sz w:val="20"/>
          <w:szCs w:val="20"/>
        </w:rPr>
        <w:t>Dot</w:t>
      </w:r>
      <w:proofErr w:type="spellEnd"/>
      <w:r w:rsidRPr="00D05A82">
        <w:rPr>
          <w:rFonts w:ascii="Frutiger Neue LT Pro Light" w:hAnsi="Frutiger Neue LT Pro Light"/>
          <w:i/>
          <w:sz w:val="20"/>
          <w:szCs w:val="20"/>
        </w:rPr>
        <w:t xml:space="preserve">: Best </w:t>
      </w:r>
      <w:proofErr w:type="spellStart"/>
      <w:r w:rsidRPr="00D05A82">
        <w:rPr>
          <w:rFonts w:ascii="Frutiger Neue LT Pro Light" w:hAnsi="Frutiger Neue LT Pro Light"/>
          <w:i/>
          <w:sz w:val="20"/>
          <w:szCs w:val="20"/>
        </w:rPr>
        <w:t>of</w:t>
      </w:r>
      <w:proofErr w:type="spellEnd"/>
      <w:r w:rsidRPr="00D05A82">
        <w:rPr>
          <w:rFonts w:ascii="Frutiger Neue LT Pro Light" w:hAnsi="Frutiger Neue LT Pro Light"/>
          <w:i/>
          <w:sz w:val="20"/>
          <w:szCs w:val="20"/>
        </w:rPr>
        <w:t xml:space="preserve"> </w:t>
      </w:r>
      <w:proofErr w:type="spellStart"/>
      <w:r w:rsidRPr="00D05A82">
        <w:rPr>
          <w:rFonts w:ascii="Frutiger Neue LT Pro Light" w:hAnsi="Frutiger Neue LT Pro Light"/>
          <w:i/>
          <w:sz w:val="20"/>
          <w:szCs w:val="20"/>
        </w:rPr>
        <w:t>the</w:t>
      </w:r>
      <w:proofErr w:type="spellEnd"/>
      <w:r w:rsidRPr="00D05A82">
        <w:rPr>
          <w:rFonts w:ascii="Frutiger Neue LT Pro Light" w:hAnsi="Frutiger Neue LT Pro Light"/>
          <w:i/>
          <w:sz w:val="20"/>
          <w:szCs w:val="20"/>
        </w:rPr>
        <w:t xml:space="preserve"> Best. Die vom Institut Bauen und Umwelt e. V. verliehene Umwelt-Produktdeklaration (EPD) für die Dachziegelherstellung bestätigt die bereits seit Jahren gelebte Nachhaltigkeitsstrategie des Unternehmens in Entwicklung und Produktion. Neben hochwertiger Dachkeramik und zukunftsorientierten Schornsteinsystemen bietet ERLUS mit Via Vento S zudem ein universelles Lüftungsnetzwerk für Einfamilienhäuser an, </w:t>
      </w:r>
      <w:r w:rsidR="00C33028">
        <w:rPr>
          <w:rFonts w:ascii="Frutiger Neue LT Pro Light" w:hAnsi="Frutiger Neue LT Pro Light"/>
          <w:i/>
          <w:sz w:val="20"/>
          <w:szCs w:val="20"/>
        </w:rPr>
        <w:t>das</w:t>
      </w:r>
      <w:r w:rsidRPr="00D05A82">
        <w:rPr>
          <w:rFonts w:ascii="Frutiger Neue LT Pro Light" w:hAnsi="Frutiger Neue LT Pro Light"/>
          <w:i/>
          <w:sz w:val="20"/>
          <w:szCs w:val="20"/>
        </w:rPr>
        <w:t xml:space="preserve"> auch für Passivhäuser bestens geeignet ist.</w:t>
      </w:r>
    </w:p>
    <w:p w14:paraId="4D04FAC1" w14:textId="77777777" w:rsidR="00D05A82" w:rsidRPr="00D05A82" w:rsidRDefault="00D05A82" w:rsidP="001720A1">
      <w:pPr>
        <w:tabs>
          <w:tab w:val="left" w:pos="6360"/>
          <w:tab w:val="left" w:pos="7371"/>
        </w:tabs>
        <w:rPr>
          <w:rFonts w:ascii="Frutiger Neue LT Pro Light" w:hAnsi="Frutiger Neue LT Pro Light"/>
          <w:i/>
          <w:sz w:val="20"/>
          <w:szCs w:val="20"/>
        </w:rPr>
      </w:pPr>
    </w:p>
    <w:p w14:paraId="5314AB95" w14:textId="77777777" w:rsidR="00D05A82" w:rsidRDefault="00D05A82" w:rsidP="001720A1">
      <w:pPr>
        <w:tabs>
          <w:tab w:val="left" w:pos="6360"/>
          <w:tab w:val="left" w:pos="7371"/>
        </w:tabs>
        <w:rPr>
          <w:rFonts w:ascii="Frutiger Neue LT Pro Light" w:hAnsi="Frutiger Neue LT Pro Light"/>
          <w:i/>
          <w:sz w:val="20"/>
          <w:szCs w:val="20"/>
          <w:u w:val="single"/>
        </w:rPr>
      </w:pPr>
    </w:p>
    <w:p w14:paraId="2C750700" w14:textId="77777777" w:rsidR="00DA6ACE" w:rsidRDefault="00DA6ACE" w:rsidP="001720A1">
      <w:pPr>
        <w:tabs>
          <w:tab w:val="left" w:pos="6360"/>
          <w:tab w:val="left" w:pos="7371"/>
        </w:tabs>
        <w:rPr>
          <w:rFonts w:ascii="Frutiger Neue LT Pro Light" w:hAnsi="Frutiger Neue LT Pro Light"/>
          <w:i/>
          <w:sz w:val="20"/>
          <w:szCs w:val="20"/>
          <w:u w:val="single"/>
        </w:rPr>
      </w:pPr>
    </w:p>
    <w:p w14:paraId="5955B4BD" w14:textId="77777777" w:rsidR="00DA6ACE" w:rsidRDefault="00DA6ACE" w:rsidP="001720A1">
      <w:pPr>
        <w:tabs>
          <w:tab w:val="left" w:pos="6360"/>
          <w:tab w:val="left" w:pos="7371"/>
        </w:tabs>
        <w:rPr>
          <w:rFonts w:ascii="Frutiger Neue LT Pro Light" w:hAnsi="Frutiger Neue LT Pro Light"/>
          <w:i/>
          <w:sz w:val="20"/>
          <w:szCs w:val="20"/>
          <w:u w:val="single"/>
        </w:rPr>
      </w:pPr>
    </w:p>
    <w:p w14:paraId="4F7D059F" w14:textId="77777777" w:rsidR="00DA6ACE" w:rsidRDefault="00DA6ACE" w:rsidP="001720A1">
      <w:pPr>
        <w:tabs>
          <w:tab w:val="left" w:pos="6360"/>
          <w:tab w:val="left" w:pos="7371"/>
        </w:tabs>
        <w:rPr>
          <w:rFonts w:ascii="Frutiger Neue LT Pro Light" w:hAnsi="Frutiger Neue LT Pro Light"/>
          <w:i/>
          <w:sz w:val="20"/>
          <w:szCs w:val="20"/>
          <w:u w:val="single"/>
        </w:rPr>
      </w:pPr>
    </w:p>
    <w:p w14:paraId="5DB620CF" w14:textId="77777777" w:rsidR="00DA6ACE" w:rsidRPr="00D05A82" w:rsidRDefault="00DA6ACE" w:rsidP="001720A1">
      <w:pPr>
        <w:tabs>
          <w:tab w:val="left" w:pos="6360"/>
          <w:tab w:val="left" w:pos="7371"/>
        </w:tabs>
        <w:rPr>
          <w:rFonts w:ascii="Frutiger Neue LT Pro Light" w:hAnsi="Frutiger Neue LT Pro Light"/>
          <w:i/>
          <w:sz w:val="20"/>
          <w:szCs w:val="20"/>
          <w:u w:val="single"/>
        </w:rPr>
      </w:pPr>
    </w:p>
    <w:p w14:paraId="5B075B6E" w14:textId="77777777" w:rsidR="00D05A82" w:rsidRPr="00D05A82" w:rsidRDefault="00D05A82" w:rsidP="001720A1">
      <w:pPr>
        <w:tabs>
          <w:tab w:val="left" w:pos="6360"/>
          <w:tab w:val="left" w:pos="7371"/>
        </w:tabs>
        <w:rPr>
          <w:rFonts w:ascii="Frutiger Neue LT Pro Light" w:hAnsi="Frutiger Neue LT Pro Light"/>
          <w:i/>
          <w:sz w:val="20"/>
          <w:szCs w:val="20"/>
          <w:u w:val="single"/>
        </w:rPr>
      </w:pPr>
      <w:r w:rsidRPr="00D05A82">
        <w:rPr>
          <w:rFonts w:ascii="Frutiger Neue LT Pro Light" w:hAnsi="Frutiger Neue LT Pro Light"/>
          <w:i/>
          <w:sz w:val="20"/>
          <w:szCs w:val="20"/>
          <w:u w:val="single"/>
        </w:rPr>
        <w:t>Für weitere Informationen:</w:t>
      </w:r>
    </w:p>
    <w:p w14:paraId="444B5ECE" w14:textId="77777777" w:rsidR="00D05A82" w:rsidRPr="00D05A82" w:rsidRDefault="00D05A82" w:rsidP="001720A1">
      <w:pPr>
        <w:tabs>
          <w:tab w:val="left" w:pos="6360"/>
          <w:tab w:val="left" w:pos="7371"/>
        </w:tabs>
        <w:rPr>
          <w:rFonts w:ascii="Frutiger Neue LT Pro Light" w:hAnsi="Frutiger Neue LT Pro Light"/>
          <w:i/>
          <w:sz w:val="20"/>
          <w:szCs w:val="20"/>
          <w:u w:val="single"/>
        </w:rPr>
      </w:pPr>
    </w:p>
    <w:p w14:paraId="1A80E87E" w14:textId="77777777" w:rsidR="00D05A82" w:rsidRPr="00D05A82" w:rsidRDefault="00D05A82" w:rsidP="001720A1">
      <w:pPr>
        <w:tabs>
          <w:tab w:val="left" w:pos="6360"/>
          <w:tab w:val="left" w:pos="7371"/>
        </w:tabs>
        <w:rPr>
          <w:rFonts w:ascii="Frutiger Neue LT Pro Light" w:hAnsi="Frutiger Neue LT Pro Light"/>
          <w:i/>
          <w:sz w:val="20"/>
          <w:szCs w:val="20"/>
        </w:rPr>
      </w:pPr>
      <w:r w:rsidRPr="00D05A82">
        <w:rPr>
          <w:rFonts w:ascii="Frutiger Neue LT Pro Light" w:hAnsi="Frutiger Neue LT Pro Light"/>
          <w:i/>
          <w:sz w:val="20"/>
          <w:szCs w:val="20"/>
        </w:rPr>
        <w:t>ERLUS AG</w:t>
      </w:r>
    </w:p>
    <w:p w14:paraId="5E63F394" w14:textId="77777777" w:rsidR="00D05A82" w:rsidRPr="00D05A82" w:rsidRDefault="00D05A82" w:rsidP="001720A1">
      <w:pPr>
        <w:tabs>
          <w:tab w:val="left" w:pos="6360"/>
          <w:tab w:val="left" w:pos="7371"/>
        </w:tabs>
        <w:rPr>
          <w:rFonts w:ascii="Frutiger Neue LT Pro Light" w:hAnsi="Frutiger Neue LT Pro Light"/>
          <w:i/>
          <w:sz w:val="20"/>
          <w:szCs w:val="20"/>
        </w:rPr>
      </w:pPr>
      <w:r w:rsidRPr="00D05A82">
        <w:rPr>
          <w:rFonts w:ascii="Frutiger Neue LT Pro Light" w:hAnsi="Frutiger Neue LT Pro Light"/>
          <w:i/>
          <w:sz w:val="20"/>
          <w:szCs w:val="20"/>
        </w:rPr>
        <w:t>Hauptstraße 106</w:t>
      </w:r>
    </w:p>
    <w:p w14:paraId="3B844B62" w14:textId="77777777" w:rsidR="00D05A82" w:rsidRPr="00D05A82" w:rsidRDefault="00D05A82" w:rsidP="001720A1">
      <w:pPr>
        <w:tabs>
          <w:tab w:val="left" w:pos="6360"/>
          <w:tab w:val="left" w:pos="7371"/>
        </w:tabs>
        <w:rPr>
          <w:rFonts w:ascii="Frutiger Neue LT Pro Light" w:hAnsi="Frutiger Neue LT Pro Light"/>
          <w:i/>
          <w:sz w:val="20"/>
          <w:szCs w:val="20"/>
        </w:rPr>
      </w:pPr>
      <w:r w:rsidRPr="00D05A82">
        <w:rPr>
          <w:rFonts w:ascii="Frutiger Neue LT Pro Light" w:hAnsi="Frutiger Neue LT Pro Light"/>
          <w:i/>
          <w:sz w:val="20"/>
          <w:szCs w:val="20"/>
        </w:rPr>
        <w:t>84088 Neufahrn i. NB</w:t>
      </w:r>
    </w:p>
    <w:p w14:paraId="5D4CC78A" w14:textId="77777777" w:rsidR="00D05A82" w:rsidRPr="00D05A82" w:rsidRDefault="00D05A82" w:rsidP="001720A1">
      <w:pPr>
        <w:tabs>
          <w:tab w:val="left" w:pos="6360"/>
          <w:tab w:val="left" w:pos="7371"/>
        </w:tabs>
        <w:rPr>
          <w:rFonts w:ascii="Frutiger Neue LT Pro Light" w:hAnsi="Frutiger Neue LT Pro Light"/>
          <w:i/>
          <w:sz w:val="20"/>
          <w:szCs w:val="20"/>
        </w:rPr>
      </w:pPr>
      <w:r w:rsidRPr="00D05A82">
        <w:rPr>
          <w:rFonts w:ascii="Frutiger Neue LT Pro Light" w:hAnsi="Frutiger Neue LT Pro Light"/>
          <w:i/>
          <w:sz w:val="20"/>
          <w:szCs w:val="20"/>
        </w:rPr>
        <w:t xml:space="preserve">Bianca </w:t>
      </w:r>
      <w:proofErr w:type="spellStart"/>
      <w:r w:rsidRPr="00D05A82">
        <w:rPr>
          <w:rFonts w:ascii="Frutiger Neue LT Pro Light" w:hAnsi="Frutiger Neue LT Pro Light"/>
          <w:i/>
          <w:sz w:val="20"/>
          <w:szCs w:val="20"/>
        </w:rPr>
        <w:t>Marklstorfer</w:t>
      </w:r>
      <w:proofErr w:type="spellEnd"/>
    </w:p>
    <w:p w14:paraId="658FEA46" w14:textId="77777777" w:rsidR="00D05A82" w:rsidRPr="00D05A82" w:rsidRDefault="00D05A82" w:rsidP="001720A1">
      <w:pPr>
        <w:tabs>
          <w:tab w:val="left" w:pos="6360"/>
          <w:tab w:val="left" w:pos="7371"/>
        </w:tabs>
        <w:rPr>
          <w:rFonts w:ascii="Frutiger Neue LT Pro Light" w:hAnsi="Frutiger Neue LT Pro Light"/>
          <w:i/>
          <w:sz w:val="20"/>
          <w:szCs w:val="20"/>
          <w:lang w:val="it-IT"/>
        </w:rPr>
      </w:pPr>
      <w:proofErr w:type="spellStart"/>
      <w:r w:rsidRPr="00D05A82">
        <w:rPr>
          <w:rFonts w:ascii="Frutiger Neue LT Pro Light" w:hAnsi="Frutiger Neue LT Pro Light"/>
          <w:i/>
          <w:sz w:val="20"/>
          <w:szCs w:val="20"/>
          <w:lang w:val="it-IT"/>
        </w:rPr>
        <w:t>Telefon</w:t>
      </w:r>
      <w:proofErr w:type="spellEnd"/>
      <w:r w:rsidRPr="00D05A82">
        <w:rPr>
          <w:rFonts w:ascii="Frutiger Neue LT Pro Light" w:hAnsi="Frutiger Neue LT Pro Light"/>
          <w:i/>
          <w:sz w:val="20"/>
          <w:szCs w:val="20"/>
          <w:lang w:val="it-IT"/>
        </w:rPr>
        <w:t>: +49 8773 18162</w:t>
      </w:r>
    </w:p>
    <w:p w14:paraId="5D1B63E8" w14:textId="77777777" w:rsidR="00D05A82" w:rsidRPr="00D05A82" w:rsidRDefault="00D05A82" w:rsidP="001720A1">
      <w:pPr>
        <w:tabs>
          <w:tab w:val="left" w:pos="6360"/>
          <w:tab w:val="left" w:pos="7371"/>
        </w:tabs>
        <w:rPr>
          <w:rFonts w:ascii="Frutiger Neue LT Pro Light" w:hAnsi="Frutiger Neue LT Pro Light"/>
          <w:i/>
          <w:sz w:val="20"/>
          <w:szCs w:val="20"/>
          <w:lang w:val="it-IT"/>
        </w:rPr>
      </w:pPr>
      <w:r w:rsidRPr="00D05A82">
        <w:rPr>
          <w:rFonts w:ascii="Frutiger Neue LT Pro Light" w:hAnsi="Frutiger Neue LT Pro Light"/>
          <w:i/>
          <w:sz w:val="20"/>
          <w:szCs w:val="20"/>
          <w:lang w:val="it-IT"/>
        </w:rPr>
        <w:t>Telefax: +49 8773 18113</w:t>
      </w:r>
    </w:p>
    <w:p w14:paraId="7ED4AB5F" w14:textId="77777777" w:rsidR="00D05A82" w:rsidRPr="00D05A82" w:rsidRDefault="00D05A82" w:rsidP="001720A1">
      <w:pPr>
        <w:tabs>
          <w:tab w:val="left" w:pos="6360"/>
          <w:tab w:val="left" w:pos="7371"/>
        </w:tabs>
        <w:rPr>
          <w:rFonts w:ascii="Frutiger Neue LT Pro Light" w:hAnsi="Frutiger Neue LT Pro Light"/>
          <w:i/>
          <w:sz w:val="20"/>
          <w:szCs w:val="20"/>
          <w:u w:val="single"/>
        </w:rPr>
      </w:pPr>
      <w:r w:rsidRPr="00D05A82">
        <w:rPr>
          <w:rFonts w:ascii="Frutiger Neue LT Pro Light" w:hAnsi="Frutiger Neue LT Pro Light"/>
          <w:i/>
          <w:sz w:val="20"/>
          <w:szCs w:val="20"/>
        </w:rPr>
        <w:t xml:space="preserve">E-Mail: </w:t>
      </w:r>
      <w:hyperlink r:id="rId21" w:history="1">
        <w:r w:rsidRPr="00D05A82">
          <w:rPr>
            <w:rStyle w:val="Hyperlink"/>
            <w:rFonts w:ascii="Frutiger Neue LT Pro Light" w:hAnsi="Frutiger Neue LT Pro Light"/>
            <w:i/>
            <w:sz w:val="20"/>
            <w:szCs w:val="20"/>
          </w:rPr>
          <w:t>presse@erlus.com</w:t>
        </w:r>
      </w:hyperlink>
    </w:p>
    <w:p w14:paraId="29A75ED1" w14:textId="70B0066B" w:rsidR="00D05A82" w:rsidRPr="00D05A82" w:rsidRDefault="00D05A82" w:rsidP="001720A1">
      <w:pPr>
        <w:tabs>
          <w:tab w:val="left" w:pos="6360"/>
          <w:tab w:val="left" w:pos="7371"/>
        </w:tabs>
        <w:rPr>
          <w:rFonts w:ascii="Frutiger Neue LT Pro Light" w:hAnsi="Frutiger Neue LT Pro Light"/>
          <w:i/>
          <w:sz w:val="20"/>
          <w:szCs w:val="20"/>
          <w:u w:val="single"/>
        </w:rPr>
      </w:pPr>
      <w:r w:rsidRPr="00D05A82">
        <w:rPr>
          <w:rFonts w:ascii="Frutiger Neue LT Pro Light" w:hAnsi="Frutiger Neue LT Pro Light"/>
          <w:i/>
          <w:sz w:val="20"/>
          <w:szCs w:val="20"/>
        </w:rPr>
        <w:t xml:space="preserve">Homepage: </w:t>
      </w:r>
      <w:r w:rsidR="00532BEC" w:rsidRPr="00532BEC">
        <w:rPr>
          <w:rFonts w:ascii="Frutiger Neue LT Pro Light" w:hAnsi="Frutiger Neue LT Pro Light"/>
          <w:i/>
          <w:sz w:val="20"/>
          <w:szCs w:val="20"/>
        </w:rPr>
        <w:t>erlus.com/</w:t>
      </w:r>
      <w:proofErr w:type="spellStart"/>
      <w:r w:rsidR="00DA6ACE">
        <w:rPr>
          <w:rFonts w:ascii="Frutiger Neue LT Pro Light" w:hAnsi="Frutiger Neue LT Pro Light"/>
          <w:i/>
          <w:sz w:val="20"/>
          <w:szCs w:val="20"/>
        </w:rPr>
        <w:t>n</w:t>
      </w:r>
      <w:r w:rsidR="00532BEC" w:rsidRPr="00532BEC">
        <w:rPr>
          <w:rFonts w:ascii="Frutiger Neue LT Pro Light" w:hAnsi="Frutiger Neue LT Pro Light"/>
          <w:i/>
          <w:sz w:val="20"/>
          <w:szCs w:val="20"/>
        </w:rPr>
        <w:t>ews</w:t>
      </w:r>
      <w:proofErr w:type="spellEnd"/>
    </w:p>
    <w:p w14:paraId="14ED494D" w14:textId="77777777" w:rsidR="00AF32B7" w:rsidRPr="00722856" w:rsidRDefault="00AF32B7" w:rsidP="001720A1">
      <w:pPr>
        <w:tabs>
          <w:tab w:val="left" w:pos="6360"/>
          <w:tab w:val="left" w:pos="7371"/>
        </w:tabs>
        <w:rPr>
          <w:rFonts w:ascii="Frutiger Neue LT Pro Light" w:hAnsi="Frutiger Neue LT Pro Light" w:cs="Arial"/>
          <w:i/>
          <w:u w:val="single"/>
        </w:rPr>
      </w:pPr>
    </w:p>
    <w:p w14:paraId="6E21CC7C" w14:textId="77777777" w:rsidR="00AF32B7" w:rsidRPr="00722856" w:rsidRDefault="00AF32B7" w:rsidP="001720A1">
      <w:pPr>
        <w:tabs>
          <w:tab w:val="left" w:pos="7440"/>
        </w:tabs>
        <w:spacing w:line="360" w:lineRule="auto"/>
        <w:rPr>
          <w:rFonts w:ascii="Frutiger Neue LT Pro Light" w:hAnsi="Frutiger Neue LT Pro Light" w:cs="Arial"/>
          <w:bCs/>
          <w:i/>
          <w:color w:val="000000"/>
        </w:rPr>
      </w:pPr>
    </w:p>
    <w:p w14:paraId="21AEB61F" w14:textId="77777777" w:rsidR="00D44866" w:rsidRPr="00722856" w:rsidRDefault="00D44866" w:rsidP="001720A1">
      <w:pPr>
        <w:rPr>
          <w:rFonts w:ascii="Frutiger Neue LT Pro Light" w:hAnsi="Frutiger Neue LT Pro Light" w:cs="Arial"/>
          <w:bCs/>
          <w:i/>
          <w:color w:val="000000"/>
        </w:rPr>
      </w:pPr>
    </w:p>
    <w:sectPr w:rsidR="00D44866" w:rsidRPr="00722856" w:rsidSect="005C343E">
      <w:footerReference w:type="even" r:id="rId22"/>
      <w:footerReference w:type="default" r:id="rId23"/>
      <w:headerReference w:type="first" r:id="rId24"/>
      <w:footerReference w:type="first" r:id="rId25"/>
      <w:pgSz w:w="11906" w:h="16838"/>
      <w:pgMar w:top="1797" w:right="1417" w:bottom="1560"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3FC6EF" w14:textId="77777777" w:rsidR="00D357C9" w:rsidRDefault="00D357C9">
      <w:r>
        <w:separator/>
      </w:r>
    </w:p>
  </w:endnote>
  <w:endnote w:type="continuationSeparator" w:id="0">
    <w:p w14:paraId="06AFE1B2" w14:textId="77777777" w:rsidR="00D357C9" w:rsidRDefault="00D357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Frutiger Neue LT Pro Light">
    <w:panose1 w:val="020B0403040304020203"/>
    <w:charset w:val="00"/>
    <w:family w:val="swiss"/>
    <w:notTrueType/>
    <w:pitch w:val="variable"/>
    <w:sig w:usb0="A000002F" w:usb1="5000207B"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rutiger LT 45 Light">
    <w:panose1 w:val="020B0500000000000000"/>
    <w:charset w:val="00"/>
    <w:family w:val="swiss"/>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1D2AD" w14:textId="77777777" w:rsidR="0077592A" w:rsidRDefault="0077592A">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41CC11D0" w14:textId="77777777" w:rsidR="0077592A" w:rsidRDefault="0077592A">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CFCB6D" w14:textId="77777777" w:rsidR="00AC0AC5" w:rsidRDefault="00AC0AC5">
    <w:pPr>
      <w:pStyle w:val="Fuzeile"/>
      <w:jc w:val="right"/>
    </w:pPr>
    <w:r>
      <w:fldChar w:fldCharType="begin"/>
    </w:r>
    <w:r>
      <w:instrText>PAGE   \* MERGEFORMAT</w:instrText>
    </w:r>
    <w:r>
      <w:fldChar w:fldCharType="separate"/>
    </w:r>
    <w:r w:rsidR="0029258F">
      <w:rPr>
        <w:noProof/>
      </w:rPr>
      <w:t>5</w:t>
    </w:r>
    <w:r>
      <w:fldChar w:fldCharType="end"/>
    </w:r>
  </w:p>
  <w:p w14:paraId="3EBBC214" w14:textId="77777777" w:rsidR="0077592A" w:rsidRPr="00AC0AC5" w:rsidRDefault="0077592A" w:rsidP="00FB5604">
    <w:pPr>
      <w:pStyle w:val="Fuzeile"/>
      <w:ind w:right="360"/>
      <w:jc w:val="center"/>
      <w:rPr>
        <w:rFonts w:ascii="Frutiger Neue LT Pro Light" w:hAnsi="Frutiger Neue LT Pro Light"/>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3291B" w14:textId="77777777" w:rsidR="00AC0AC5" w:rsidRDefault="00AC0AC5">
    <w:pPr>
      <w:pStyle w:val="Fuzeile"/>
      <w:jc w:val="right"/>
    </w:pPr>
    <w:r>
      <w:fldChar w:fldCharType="begin"/>
    </w:r>
    <w:r>
      <w:instrText>PAGE   \* MERGEFORMAT</w:instrText>
    </w:r>
    <w:r>
      <w:fldChar w:fldCharType="separate"/>
    </w:r>
    <w:r w:rsidR="0029258F">
      <w:rPr>
        <w:noProof/>
      </w:rPr>
      <w:t>1</w:t>
    </w:r>
    <w:r>
      <w:fldChar w:fldCharType="end"/>
    </w:r>
  </w:p>
  <w:p w14:paraId="743CAD33" w14:textId="77777777" w:rsidR="00AC0AC5" w:rsidRPr="00AC0AC5" w:rsidRDefault="00AC0AC5" w:rsidP="00AC0AC5">
    <w:pPr>
      <w:pStyle w:val="Fuzeile"/>
      <w:jc w:val="center"/>
      <w:rPr>
        <w:rFonts w:ascii="Frutiger Neue LT Pro Light" w:hAnsi="Frutiger Neue LT Pro Light"/>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382E38" w14:textId="77777777" w:rsidR="00D357C9" w:rsidRDefault="00D357C9">
      <w:r>
        <w:separator/>
      </w:r>
    </w:p>
  </w:footnote>
  <w:footnote w:type="continuationSeparator" w:id="0">
    <w:p w14:paraId="51019D9A" w14:textId="77777777" w:rsidR="00D357C9" w:rsidRDefault="00D357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69F00" w14:textId="77777777" w:rsidR="008A00EE" w:rsidRDefault="00691BDB" w:rsidP="008A00EE">
    <w:pPr>
      <w:pStyle w:val="Kopfzeile"/>
      <w:tabs>
        <w:tab w:val="clear" w:pos="4536"/>
        <w:tab w:val="clear" w:pos="9072"/>
        <w:tab w:val="left" w:pos="6240"/>
      </w:tabs>
      <w:jc w:val="right"/>
    </w:pPr>
    <w:r>
      <w:rPr>
        <w:noProof/>
      </w:rPr>
      <w:drawing>
        <wp:inline distT="0" distB="0" distL="0" distR="0" wp14:anchorId="5A174D1C" wp14:editId="4AF60742">
          <wp:extent cx="1690035" cy="534904"/>
          <wp:effectExtent l="0" t="0" r="571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rlus_Logo_4C_neu.jpg"/>
                  <pic:cNvPicPr/>
                </pic:nvPicPr>
                <pic:blipFill>
                  <a:blip r:embed="rId1">
                    <a:extLst>
                      <a:ext uri="{28A0092B-C50C-407E-A947-70E740481C1C}">
                        <a14:useLocalDpi xmlns:a14="http://schemas.microsoft.com/office/drawing/2010/main" val="0"/>
                      </a:ext>
                    </a:extLst>
                  </a:blip>
                  <a:stretch>
                    <a:fillRect/>
                  </a:stretch>
                </pic:blipFill>
                <pic:spPr>
                  <a:xfrm>
                    <a:off x="0" y="0"/>
                    <a:ext cx="1711684" cy="541756"/>
                  </a:xfrm>
                  <a:prstGeom prst="rect">
                    <a:avLst/>
                  </a:prstGeom>
                </pic:spPr>
              </pic:pic>
            </a:graphicData>
          </a:graphic>
        </wp:inline>
      </w:drawing>
    </w:r>
  </w:p>
  <w:p w14:paraId="09AEB7F7" w14:textId="6DC63500" w:rsidR="00AC0AC5" w:rsidRPr="00AC0AC5" w:rsidRDefault="00F47AC7" w:rsidP="00AC0AC5">
    <w:pPr>
      <w:spacing w:line="360" w:lineRule="auto"/>
      <w:ind w:right="1417"/>
      <w:jc w:val="both"/>
      <w:rPr>
        <w:rFonts w:ascii="Frutiger Neue LT Pro Light" w:hAnsi="Frutiger Neue LT Pro Light" w:cs="Arial"/>
        <w:sz w:val="32"/>
        <w:szCs w:val="32"/>
      </w:rPr>
    </w:pPr>
    <w:r>
      <w:rPr>
        <w:rFonts w:ascii="Frutiger Neue LT Pro Light" w:hAnsi="Frutiger Neue LT Pro Light" w:cs="Arial"/>
        <w:sz w:val="32"/>
        <w:szCs w:val="32"/>
      </w:rPr>
      <w:t>FACHBEITRAG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994CB0"/>
    <w:multiLevelType w:val="hybridMultilevel"/>
    <w:tmpl w:val="68CAA9E2"/>
    <w:lvl w:ilvl="0" w:tplc="67F45398">
      <w:numFmt w:val="bullet"/>
      <w:lvlText w:val="-"/>
      <w:lvlJc w:val="left"/>
      <w:pPr>
        <w:ind w:left="720" w:hanging="360"/>
      </w:pPr>
      <w:rPr>
        <w:rFonts w:ascii="Frutiger Neue LT Pro Light" w:eastAsia="Times New Roman" w:hAnsi="Frutiger Neue LT Pro Light"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EA1BD5"/>
    <w:multiLevelType w:val="hybridMultilevel"/>
    <w:tmpl w:val="BF5804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E124D09"/>
    <w:multiLevelType w:val="hybridMultilevel"/>
    <w:tmpl w:val="F2A41664"/>
    <w:lvl w:ilvl="0" w:tplc="20AA8530">
      <w:start w:val="1933"/>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0CD01DE"/>
    <w:multiLevelType w:val="hybridMultilevel"/>
    <w:tmpl w:val="AAD8AE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0AC59A4"/>
    <w:multiLevelType w:val="hybridMultilevel"/>
    <w:tmpl w:val="56F8F2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7E6E101D"/>
    <w:multiLevelType w:val="multilevel"/>
    <w:tmpl w:val="D1BEE6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103066030">
    <w:abstractNumId w:val="2"/>
  </w:num>
  <w:num w:numId="2" w16cid:durableId="1721435727">
    <w:abstractNumId w:val="4"/>
  </w:num>
  <w:num w:numId="3" w16cid:durableId="1407655367">
    <w:abstractNumId w:val="3"/>
  </w:num>
  <w:num w:numId="4" w16cid:durableId="277378549">
    <w:abstractNumId w:val="1"/>
  </w:num>
  <w:num w:numId="5" w16cid:durableId="743333402">
    <w:abstractNumId w:val="5"/>
  </w:num>
  <w:num w:numId="6" w16cid:durableId="173908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1244"/>
    <w:rsid w:val="000001A4"/>
    <w:rsid w:val="0001768F"/>
    <w:rsid w:val="0003059D"/>
    <w:rsid w:val="00034025"/>
    <w:rsid w:val="00035EDC"/>
    <w:rsid w:val="000368A1"/>
    <w:rsid w:val="00037622"/>
    <w:rsid w:val="00037F25"/>
    <w:rsid w:val="00045A26"/>
    <w:rsid w:val="000509F7"/>
    <w:rsid w:val="00051494"/>
    <w:rsid w:val="00053613"/>
    <w:rsid w:val="00055EA8"/>
    <w:rsid w:val="00056C68"/>
    <w:rsid w:val="00057A3B"/>
    <w:rsid w:val="0006211A"/>
    <w:rsid w:val="00073A8F"/>
    <w:rsid w:val="00073CE9"/>
    <w:rsid w:val="00076F73"/>
    <w:rsid w:val="0007721C"/>
    <w:rsid w:val="00077DF7"/>
    <w:rsid w:val="000816CD"/>
    <w:rsid w:val="00084007"/>
    <w:rsid w:val="000924F5"/>
    <w:rsid w:val="000931CC"/>
    <w:rsid w:val="00093778"/>
    <w:rsid w:val="00093B92"/>
    <w:rsid w:val="0009556A"/>
    <w:rsid w:val="00095B86"/>
    <w:rsid w:val="000A4BA9"/>
    <w:rsid w:val="000A6909"/>
    <w:rsid w:val="000B4B4C"/>
    <w:rsid w:val="000C33A1"/>
    <w:rsid w:val="000C7600"/>
    <w:rsid w:val="000D05BF"/>
    <w:rsid w:val="000E50BD"/>
    <w:rsid w:val="000E675F"/>
    <w:rsid w:val="000F0EE2"/>
    <w:rsid w:val="000F46CD"/>
    <w:rsid w:val="000F5A60"/>
    <w:rsid w:val="00102D6B"/>
    <w:rsid w:val="001128D2"/>
    <w:rsid w:val="001172CC"/>
    <w:rsid w:val="00123312"/>
    <w:rsid w:val="001237B4"/>
    <w:rsid w:val="0013034A"/>
    <w:rsid w:val="00135A62"/>
    <w:rsid w:val="00143B7A"/>
    <w:rsid w:val="00144000"/>
    <w:rsid w:val="00145D31"/>
    <w:rsid w:val="00146A1F"/>
    <w:rsid w:val="0016391A"/>
    <w:rsid w:val="001639A4"/>
    <w:rsid w:val="001720A1"/>
    <w:rsid w:val="00175BF6"/>
    <w:rsid w:val="00180774"/>
    <w:rsid w:val="00181BA9"/>
    <w:rsid w:val="001861FF"/>
    <w:rsid w:val="00186739"/>
    <w:rsid w:val="001920BC"/>
    <w:rsid w:val="00192E49"/>
    <w:rsid w:val="001931FA"/>
    <w:rsid w:val="001942BC"/>
    <w:rsid w:val="0019455A"/>
    <w:rsid w:val="001A07C3"/>
    <w:rsid w:val="001B3616"/>
    <w:rsid w:val="001C1272"/>
    <w:rsid w:val="001C17F2"/>
    <w:rsid w:val="001C1B2E"/>
    <w:rsid w:val="001D0D7B"/>
    <w:rsid w:val="001D7032"/>
    <w:rsid w:val="001E76F1"/>
    <w:rsid w:val="001E7B16"/>
    <w:rsid w:val="00203BD1"/>
    <w:rsid w:val="00210488"/>
    <w:rsid w:val="00213067"/>
    <w:rsid w:val="00217E78"/>
    <w:rsid w:val="002242CB"/>
    <w:rsid w:val="00225440"/>
    <w:rsid w:val="00235B59"/>
    <w:rsid w:val="00241E57"/>
    <w:rsid w:val="00272E1E"/>
    <w:rsid w:val="00277CDA"/>
    <w:rsid w:val="00286B7E"/>
    <w:rsid w:val="0029258F"/>
    <w:rsid w:val="002B2AA6"/>
    <w:rsid w:val="002C102D"/>
    <w:rsid w:val="002C4273"/>
    <w:rsid w:val="002C6259"/>
    <w:rsid w:val="002D44C7"/>
    <w:rsid w:val="002D5475"/>
    <w:rsid w:val="002E03C5"/>
    <w:rsid w:val="002E1166"/>
    <w:rsid w:val="002E3D53"/>
    <w:rsid w:val="00304E97"/>
    <w:rsid w:val="00310E6E"/>
    <w:rsid w:val="0031354E"/>
    <w:rsid w:val="00313D62"/>
    <w:rsid w:val="00315D46"/>
    <w:rsid w:val="003209C7"/>
    <w:rsid w:val="003209EB"/>
    <w:rsid w:val="003249CF"/>
    <w:rsid w:val="00324B35"/>
    <w:rsid w:val="00333326"/>
    <w:rsid w:val="003355B5"/>
    <w:rsid w:val="003403ED"/>
    <w:rsid w:val="00344B53"/>
    <w:rsid w:val="00351661"/>
    <w:rsid w:val="00352E19"/>
    <w:rsid w:val="0035515C"/>
    <w:rsid w:val="0036358C"/>
    <w:rsid w:val="00367EF6"/>
    <w:rsid w:val="00383A31"/>
    <w:rsid w:val="003873B2"/>
    <w:rsid w:val="00393672"/>
    <w:rsid w:val="003A031A"/>
    <w:rsid w:val="003A200C"/>
    <w:rsid w:val="003B0DA8"/>
    <w:rsid w:val="003B36FD"/>
    <w:rsid w:val="003B4A68"/>
    <w:rsid w:val="003B6377"/>
    <w:rsid w:val="003B77FB"/>
    <w:rsid w:val="003C3095"/>
    <w:rsid w:val="003C5F77"/>
    <w:rsid w:val="003D43AF"/>
    <w:rsid w:val="003E4AE3"/>
    <w:rsid w:val="003F29D1"/>
    <w:rsid w:val="0040427D"/>
    <w:rsid w:val="0040432C"/>
    <w:rsid w:val="00415BD4"/>
    <w:rsid w:val="00426CC8"/>
    <w:rsid w:val="00427C98"/>
    <w:rsid w:val="00430755"/>
    <w:rsid w:val="0043174F"/>
    <w:rsid w:val="00435C8B"/>
    <w:rsid w:val="00446AA4"/>
    <w:rsid w:val="00454A7A"/>
    <w:rsid w:val="0046269E"/>
    <w:rsid w:val="00465038"/>
    <w:rsid w:val="00492407"/>
    <w:rsid w:val="004A7513"/>
    <w:rsid w:val="004B0817"/>
    <w:rsid w:val="004B1E78"/>
    <w:rsid w:val="004B4498"/>
    <w:rsid w:val="004B7E17"/>
    <w:rsid w:val="004E3A34"/>
    <w:rsid w:val="004E670C"/>
    <w:rsid w:val="004F55D5"/>
    <w:rsid w:val="004F6F49"/>
    <w:rsid w:val="00505DF2"/>
    <w:rsid w:val="00506AA4"/>
    <w:rsid w:val="0051280E"/>
    <w:rsid w:val="0052686C"/>
    <w:rsid w:val="0053013F"/>
    <w:rsid w:val="00532BEC"/>
    <w:rsid w:val="00536C02"/>
    <w:rsid w:val="00537A6D"/>
    <w:rsid w:val="0054150F"/>
    <w:rsid w:val="00543D66"/>
    <w:rsid w:val="00552C78"/>
    <w:rsid w:val="00554FFE"/>
    <w:rsid w:val="00555109"/>
    <w:rsid w:val="00561691"/>
    <w:rsid w:val="005621F5"/>
    <w:rsid w:val="00563D29"/>
    <w:rsid w:val="00564693"/>
    <w:rsid w:val="0057498D"/>
    <w:rsid w:val="00581AC6"/>
    <w:rsid w:val="00585829"/>
    <w:rsid w:val="00586D7D"/>
    <w:rsid w:val="005901EB"/>
    <w:rsid w:val="005A0BD3"/>
    <w:rsid w:val="005A5815"/>
    <w:rsid w:val="005B111E"/>
    <w:rsid w:val="005C343E"/>
    <w:rsid w:val="005C49B9"/>
    <w:rsid w:val="005D0F2C"/>
    <w:rsid w:val="005D7D7A"/>
    <w:rsid w:val="005E7C47"/>
    <w:rsid w:val="00601BB7"/>
    <w:rsid w:val="00602407"/>
    <w:rsid w:val="00610D34"/>
    <w:rsid w:val="00622E53"/>
    <w:rsid w:val="00630C1E"/>
    <w:rsid w:val="00640531"/>
    <w:rsid w:val="00641586"/>
    <w:rsid w:val="00646A0E"/>
    <w:rsid w:val="0065453E"/>
    <w:rsid w:val="00655A27"/>
    <w:rsid w:val="00691BDB"/>
    <w:rsid w:val="006A268C"/>
    <w:rsid w:val="006A74DA"/>
    <w:rsid w:val="006A7BED"/>
    <w:rsid w:val="006B39E6"/>
    <w:rsid w:val="006B748B"/>
    <w:rsid w:val="006C03ED"/>
    <w:rsid w:val="006D0179"/>
    <w:rsid w:val="006D36E1"/>
    <w:rsid w:val="006D4C97"/>
    <w:rsid w:val="006E00D8"/>
    <w:rsid w:val="006E2AE3"/>
    <w:rsid w:val="006E6DA5"/>
    <w:rsid w:val="006E7772"/>
    <w:rsid w:val="00720888"/>
    <w:rsid w:val="00722856"/>
    <w:rsid w:val="00722EF5"/>
    <w:rsid w:val="0072307B"/>
    <w:rsid w:val="00723A2B"/>
    <w:rsid w:val="00723AEE"/>
    <w:rsid w:val="00725519"/>
    <w:rsid w:val="00727F36"/>
    <w:rsid w:val="00727F6F"/>
    <w:rsid w:val="00732789"/>
    <w:rsid w:val="00732D7D"/>
    <w:rsid w:val="00735C14"/>
    <w:rsid w:val="007402C9"/>
    <w:rsid w:val="00740BB9"/>
    <w:rsid w:val="00742037"/>
    <w:rsid w:val="0075358D"/>
    <w:rsid w:val="00754C84"/>
    <w:rsid w:val="00756E5F"/>
    <w:rsid w:val="007621C3"/>
    <w:rsid w:val="00764701"/>
    <w:rsid w:val="00764F78"/>
    <w:rsid w:val="007657DC"/>
    <w:rsid w:val="0077039F"/>
    <w:rsid w:val="007724A5"/>
    <w:rsid w:val="0077592A"/>
    <w:rsid w:val="00775E16"/>
    <w:rsid w:val="007805F1"/>
    <w:rsid w:val="007808EF"/>
    <w:rsid w:val="00781F41"/>
    <w:rsid w:val="007848D7"/>
    <w:rsid w:val="007A1B85"/>
    <w:rsid w:val="007A3B32"/>
    <w:rsid w:val="007C442F"/>
    <w:rsid w:val="007C7DDD"/>
    <w:rsid w:val="007D0450"/>
    <w:rsid w:val="007D661E"/>
    <w:rsid w:val="007E1E99"/>
    <w:rsid w:val="007E359A"/>
    <w:rsid w:val="007F145C"/>
    <w:rsid w:val="007F5D67"/>
    <w:rsid w:val="007F7C16"/>
    <w:rsid w:val="008158E7"/>
    <w:rsid w:val="0081759E"/>
    <w:rsid w:val="00817801"/>
    <w:rsid w:val="00834AF2"/>
    <w:rsid w:val="00851F49"/>
    <w:rsid w:val="008709F1"/>
    <w:rsid w:val="008754AD"/>
    <w:rsid w:val="008815F5"/>
    <w:rsid w:val="008858C6"/>
    <w:rsid w:val="00891A21"/>
    <w:rsid w:val="008A00EE"/>
    <w:rsid w:val="008B2B68"/>
    <w:rsid w:val="008B2C12"/>
    <w:rsid w:val="008C66C1"/>
    <w:rsid w:val="008D19C3"/>
    <w:rsid w:val="008D3A41"/>
    <w:rsid w:val="008E37AA"/>
    <w:rsid w:val="008F4A6C"/>
    <w:rsid w:val="0090031C"/>
    <w:rsid w:val="00904D42"/>
    <w:rsid w:val="009245E3"/>
    <w:rsid w:val="00924EAE"/>
    <w:rsid w:val="00925C4A"/>
    <w:rsid w:val="00925F79"/>
    <w:rsid w:val="0092605E"/>
    <w:rsid w:val="009327AC"/>
    <w:rsid w:val="0093403E"/>
    <w:rsid w:val="00936B76"/>
    <w:rsid w:val="00940153"/>
    <w:rsid w:val="00947D03"/>
    <w:rsid w:val="00952151"/>
    <w:rsid w:val="00953663"/>
    <w:rsid w:val="009541F3"/>
    <w:rsid w:val="009555E7"/>
    <w:rsid w:val="00986910"/>
    <w:rsid w:val="00986946"/>
    <w:rsid w:val="00991850"/>
    <w:rsid w:val="00995D38"/>
    <w:rsid w:val="00997A9C"/>
    <w:rsid w:val="009A1C09"/>
    <w:rsid w:val="009A1F92"/>
    <w:rsid w:val="009A24C7"/>
    <w:rsid w:val="009A254F"/>
    <w:rsid w:val="009B12CF"/>
    <w:rsid w:val="009D028F"/>
    <w:rsid w:val="009D1244"/>
    <w:rsid w:val="009E3B9B"/>
    <w:rsid w:val="009E3D6B"/>
    <w:rsid w:val="009E4082"/>
    <w:rsid w:val="009F1A3A"/>
    <w:rsid w:val="009F40F2"/>
    <w:rsid w:val="00A039CA"/>
    <w:rsid w:val="00A06582"/>
    <w:rsid w:val="00A104C1"/>
    <w:rsid w:val="00A105CC"/>
    <w:rsid w:val="00A16D66"/>
    <w:rsid w:val="00A17371"/>
    <w:rsid w:val="00A26C7C"/>
    <w:rsid w:val="00A27074"/>
    <w:rsid w:val="00A27D6B"/>
    <w:rsid w:val="00A31742"/>
    <w:rsid w:val="00A3240E"/>
    <w:rsid w:val="00A35D99"/>
    <w:rsid w:val="00A363E6"/>
    <w:rsid w:val="00A37E8C"/>
    <w:rsid w:val="00A41B1C"/>
    <w:rsid w:val="00A4537F"/>
    <w:rsid w:val="00A54973"/>
    <w:rsid w:val="00A57B5E"/>
    <w:rsid w:val="00A615DF"/>
    <w:rsid w:val="00A71632"/>
    <w:rsid w:val="00A73EFE"/>
    <w:rsid w:val="00A855D0"/>
    <w:rsid w:val="00A8739C"/>
    <w:rsid w:val="00A917A8"/>
    <w:rsid w:val="00AA1EB5"/>
    <w:rsid w:val="00AB117D"/>
    <w:rsid w:val="00AB6076"/>
    <w:rsid w:val="00AC0AC5"/>
    <w:rsid w:val="00AC0CB4"/>
    <w:rsid w:val="00AD5EED"/>
    <w:rsid w:val="00AD684A"/>
    <w:rsid w:val="00AE1C20"/>
    <w:rsid w:val="00AF2E5E"/>
    <w:rsid w:val="00AF32B7"/>
    <w:rsid w:val="00AF670D"/>
    <w:rsid w:val="00B03647"/>
    <w:rsid w:val="00B04BA5"/>
    <w:rsid w:val="00B11537"/>
    <w:rsid w:val="00B16B81"/>
    <w:rsid w:val="00B217B3"/>
    <w:rsid w:val="00B23352"/>
    <w:rsid w:val="00B233DE"/>
    <w:rsid w:val="00B26282"/>
    <w:rsid w:val="00B3283A"/>
    <w:rsid w:val="00B35298"/>
    <w:rsid w:val="00B4185A"/>
    <w:rsid w:val="00B47010"/>
    <w:rsid w:val="00B518C0"/>
    <w:rsid w:val="00B56E54"/>
    <w:rsid w:val="00B608C6"/>
    <w:rsid w:val="00B64514"/>
    <w:rsid w:val="00B660D6"/>
    <w:rsid w:val="00B6630C"/>
    <w:rsid w:val="00B73785"/>
    <w:rsid w:val="00B74478"/>
    <w:rsid w:val="00B77F69"/>
    <w:rsid w:val="00B81866"/>
    <w:rsid w:val="00B82E56"/>
    <w:rsid w:val="00B8553C"/>
    <w:rsid w:val="00B860E8"/>
    <w:rsid w:val="00B9756E"/>
    <w:rsid w:val="00BA4F3A"/>
    <w:rsid w:val="00BB590A"/>
    <w:rsid w:val="00BB709C"/>
    <w:rsid w:val="00BB7D9F"/>
    <w:rsid w:val="00BC011C"/>
    <w:rsid w:val="00BD1912"/>
    <w:rsid w:val="00BD1BEC"/>
    <w:rsid w:val="00BD481B"/>
    <w:rsid w:val="00BD5EE4"/>
    <w:rsid w:val="00BE2DF2"/>
    <w:rsid w:val="00BE5989"/>
    <w:rsid w:val="00BE5C59"/>
    <w:rsid w:val="00BE7FC2"/>
    <w:rsid w:val="00BF5FEB"/>
    <w:rsid w:val="00C1702D"/>
    <w:rsid w:val="00C33028"/>
    <w:rsid w:val="00C50AFD"/>
    <w:rsid w:val="00C51AE3"/>
    <w:rsid w:val="00C53523"/>
    <w:rsid w:val="00C535E1"/>
    <w:rsid w:val="00C554DB"/>
    <w:rsid w:val="00C63AA3"/>
    <w:rsid w:val="00C714B2"/>
    <w:rsid w:val="00C774A8"/>
    <w:rsid w:val="00C80349"/>
    <w:rsid w:val="00C81EEA"/>
    <w:rsid w:val="00C82C40"/>
    <w:rsid w:val="00C85187"/>
    <w:rsid w:val="00C863D2"/>
    <w:rsid w:val="00C86DEB"/>
    <w:rsid w:val="00CA19B4"/>
    <w:rsid w:val="00CA55A1"/>
    <w:rsid w:val="00CB7BDB"/>
    <w:rsid w:val="00CE0A17"/>
    <w:rsid w:val="00CF12FA"/>
    <w:rsid w:val="00CF2A8A"/>
    <w:rsid w:val="00CF4B4C"/>
    <w:rsid w:val="00D05A82"/>
    <w:rsid w:val="00D119D3"/>
    <w:rsid w:val="00D1660F"/>
    <w:rsid w:val="00D25414"/>
    <w:rsid w:val="00D27CF8"/>
    <w:rsid w:val="00D31B96"/>
    <w:rsid w:val="00D357C9"/>
    <w:rsid w:val="00D37567"/>
    <w:rsid w:val="00D44866"/>
    <w:rsid w:val="00D51F81"/>
    <w:rsid w:val="00D53B8B"/>
    <w:rsid w:val="00D60CF6"/>
    <w:rsid w:val="00D7293D"/>
    <w:rsid w:val="00D76989"/>
    <w:rsid w:val="00D76C18"/>
    <w:rsid w:val="00D81462"/>
    <w:rsid w:val="00D8373F"/>
    <w:rsid w:val="00D94EA4"/>
    <w:rsid w:val="00D97E85"/>
    <w:rsid w:val="00DA12DE"/>
    <w:rsid w:val="00DA6ACE"/>
    <w:rsid w:val="00DC236E"/>
    <w:rsid w:val="00DC73E8"/>
    <w:rsid w:val="00DD3E66"/>
    <w:rsid w:val="00DE013A"/>
    <w:rsid w:val="00DE13BB"/>
    <w:rsid w:val="00DE1C0A"/>
    <w:rsid w:val="00DE309D"/>
    <w:rsid w:val="00DF24D0"/>
    <w:rsid w:val="00DF3FE3"/>
    <w:rsid w:val="00DF411B"/>
    <w:rsid w:val="00DF6643"/>
    <w:rsid w:val="00DF7C1C"/>
    <w:rsid w:val="00E12BC1"/>
    <w:rsid w:val="00E176D6"/>
    <w:rsid w:val="00E250B5"/>
    <w:rsid w:val="00E256AE"/>
    <w:rsid w:val="00E27523"/>
    <w:rsid w:val="00E3116F"/>
    <w:rsid w:val="00E35B9F"/>
    <w:rsid w:val="00E40D12"/>
    <w:rsid w:val="00E41A8B"/>
    <w:rsid w:val="00E4232A"/>
    <w:rsid w:val="00E47F92"/>
    <w:rsid w:val="00E50CE1"/>
    <w:rsid w:val="00E51912"/>
    <w:rsid w:val="00E522E3"/>
    <w:rsid w:val="00E5432D"/>
    <w:rsid w:val="00E61C99"/>
    <w:rsid w:val="00E6262E"/>
    <w:rsid w:val="00E63728"/>
    <w:rsid w:val="00E76FF6"/>
    <w:rsid w:val="00E85C2C"/>
    <w:rsid w:val="00E86D58"/>
    <w:rsid w:val="00E90EC6"/>
    <w:rsid w:val="00E96322"/>
    <w:rsid w:val="00E97224"/>
    <w:rsid w:val="00EA0492"/>
    <w:rsid w:val="00EA43C3"/>
    <w:rsid w:val="00EB2CCB"/>
    <w:rsid w:val="00EB67B6"/>
    <w:rsid w:val="00EC1228"/>
    <w:rsid w:val="00EC7304"/>
    <w:rsid w:val="00ED6580"/>
    <w:rsid w:val="00EE0D84"/>
    <w:rsid w:val="00EE1AD3"/>
    <w:rsid w:val="00EF0F26"/>
    <w:rsid w:val="00EF616C"/>
    <w:rsid w:val="00F006E7"/>
    <w:rsid w:val="00F022DC"/>
    <w:rsid w:val="00F05DF0"/>
    <w:rsid w:val="00F06F64"/>
    <w:rsid w:val="00F106FD"/>
    <w:rsid w:val="00F23304"/>
    <w:rsid w:val="00F3067A"/>
    <w:rsid w:val="00F34E24"/>
    <w:rsid w:val="00F436EF"/>
    <w:rsid w:val="00F449C0"/>
    <w:rsid w:val="00F47AC7"/>
    <w:rsid w:val="00F50A74"/>
    <w:rsid w:val="00F51B88"/>
    <w:rsid w:val="00F51EA1"/>
    <w:rsid w:val="00F539AC"/>
    <w:rsid w:val="00F54329"/>
    <w:rsid w:val="00F61AC0"/>
    <w:rsid w:val="00F67099"/>
    <w:rsid w:val="00F73E79"/>
    <w:rsid w:val="00F91011"/>
    <w:rsid w:val="00F92D56"/>
    <w:rsid w:val="00F96787"/>
    <w:rsid w:val="00FA0CCF"/>
    <w:rsid w:val="00FB3981"/>
    <w:rsid w:val="00FB5604"/>
    <w:rsid w:val="00FC3B32"/>
    <w:rsid w:val="00FC68F2"/>
    <w:rsid w:val="00FD4A7C"/>
    <w:rsid w:val="00FE0C19"/>
    <w:rsid w:val="00FE1C12"/>
    <w:rsid w:val="00FE2F9B"/>
    <w:rsid w:val="00FE7B54"/>
    <w:rsid w:val="00FF733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B2F1BF4"/>
  <w15:docId w15:val="{A29AB61A-0470-4573-8DEB-803FB585CE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B7D9F"/>
    <w:rPr>
      <w:rFonts w:ascii="Arial" w:hAnsi="Arial"/>
      <w:sz w:val="24"/>
      <w:szCs w:val="24"/>
    </w:rPr>
  </w:style>
  <w:style w:type="paragraph" w:styleId="berschrift1">
    <w:name w:val="heading 1"/>
    <w:basedOn w:val="Standard"/>
    <w:next w:val="Standard"/>
    <w:qFormat/>
    <w:pPr>
      <w:keepNext/>
      <w:spacing w:line="360" w:lineRule="auto"/>
      <w:ind w:right="1633"/>
      <w:jc w:val="both"/>
      <w:outlineLvl w:val="0"/>
    </w:pPr>
    <w:rPr>
      <w:b/>
      <w:bCs/>
      <w:u w:val="single"/>
    </w:rPr>
  </w:style>
  <w:style w:type="paragraph" w:styleId="berschrift2">
    <w:name w:val="heading 2"/>
    <w:basedOn w:val="Standard"/>
    <w:next w:val="Standard"/>
    <w:qFormat/>
    <w:pPr>
      <w:keepNext/>
      <w:spacing w:line="360" w:lineRule="auto"/>
      <w:ind w:right="1633"/>
      <w:jc w:val="both"/>
      <w:outlineLvl w:val="1"/>
    </w:pPr>
    <w:rPr>
      <w:b/>
      <w:bCs/>
    </w:rPr>
  </w:style>
  <w:style w:type="paragraph" w:styleId="berschrift3">
    <w:name w:val="heading 3"/>
    <w:basedOn w:val="Standard"/>
    <w:next w:val="Standard"/>
    <w:qFormat/>
    <w:pPr>
      <w:keepNext/>
      <w:spacing w:line="360" w:lineRule="auto"/>
      <w:ind w:right="1633"/>
      <w:jc w:val="both"/>
      <w:outlineLvl w:val="2"/>
    </w:pPr>
    <w:rPr>
      <w:b/>
      <w:bCs/>
      <w:color w:val="000000"/>
      <w:szCs w:val="15"/>
    </w:rPr>
  </w:style>
  <w:style w:type="paragraph" w:styleId="berschrift6">
    <w:name w:val="heading 6"/>
    <w:basedOn w:val="Standard"/>
    <w:next w:val="Standard"/>
    <w:qFormat/>
    <w:pPr>
      <w:keepNext/>
      <w:tabs>
        <w:tab w:val="left" w:pos="6360"/>
      </w:tabs>
      <w:ind w:right="-16"/>
      <w:jc w:val="both"/>
      <w:outlineLvl w:val="5"/>
    </w:pPr>
    <w:rPr>
      <w:rFonts w:ascii="Times New Roman" w:hAnsi="Times New Roman"/>
      <w: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link w:val="FuzeileZchn"/>
    <w:uiPriority w:val="99"/>
    <w:pPr>
      <w:tabs>
        <w:tab w:val="center" w:pos="4536"/>
        <w:tab w:val="right" w:pos="9072"/>
      </w:tabs>
    </w:pPr>
  </w:style>
  <w:style w:type="character" w:styleId="Seitenzahl">
    <w:name w:val="page number"/>
    <w:basedOn w:val="Absatz-Standardschriftart"/>
  </w:style>
  <w:style w:type="paragraph" w:styleId="Textkrper">
    <w:name w:val="Body Text"/>
    <w:basedOn w:val="Standard"/>
    <w:pPr>
      <w:spacing w:line="360" w:lineRule="auto"/>
      <w:ind w:right="1633"/>
      <w:jc w:val="both"/>
    </w:pPr>
    <w:rPr>
      <w:b/>
      <w:bCs/>
    </w:rPr>
  </w:style>
  <w:style w:type="character" w:styleId="Hyperlink">
    <w:name w:val="Hyperlink"/>
    <w:rPr>
      <w:color w:val="0000FF"/>
      <w:u w:val="single"/>
    </w:rPr>
  </w:style>
  <w:style w:type="paragraph" w:styleId="Dokumentstruktur">
    <w:name w:val="Document Map"/>
    <w:basedOn w:val="Standard"/>
    <w:semiHidden/>
    <w:pPr>
      <w:shd w:val="clear" w:color="auto" w:fill="000080"/>
    </w:pPr>
    <w:rPr>
      <w:rFonts w:ascii="Tahoma" w:hAnsi="Tahoma" w:cs="Tahoma"/>
      <w:sz w:val="20"/>
      <w:szCs w:val="20"/>
    </w:rPr>
  </w:style>
  <w:style w:type="paragraph" w:styleId="Textkrper2">
    <w:name w:val="Body Text 2"/>
    <w:basedOn w:val="Standard"/>
    <w:rsid w:val="006D36E1"/>
    <w:pPr>
      <w:spacing w:after="120" w:line="480" w:lineRule="auto"/>
    </w:pPr>
  </w:style>
  <w:style w:type="paragraph" w:styleId="Textkrper3">
    <w:name w:val="Body Text 3"/>
    <w:basedOn w:val="Standard"/>
    <w:rsid w:val="006D36E1"/>
    <w:pPr>
      <w:spacing w:after="120"/>
    </w:pPr>
    <w:rPr>
      <w:sz w:val="16"/>
      <w:szCs w:val="16"/>
    </w:rPr>
  </w:style>
  <w:style w:type="character" w:styleId="Fett">
    <w:name w:val="Strong"/>
    <w:qFormat/>
    <w:rsid w:val="00B16B81"/>
    <w:rPr>
      <w:b/>
      <w:bCs/>
    </w:rPr>
  </w:style>
  <w:style w:type="paragraph" w:styleId="Sprechblasentext">
    <w:name w:val="Balloon Text"/>
    <w:basedOn w:val="Standard"/>
    <w:link w:val="SprechblasentextZchn"/>
    <w:rsid w:val="000A4BA9"/>
    <w:rPr>
      <w:rFonts w:ascii="Tahoma" w:hAnsi="Tahoma" w:cs="Tahoma"/>
      <w:sz w:val="16"/>
      <w:szCs w:val="16"/>
    </w:rPr>
  </w:style>
  <w:style w:type="character" w:customStyle="1" w:styleId="SprechblasentextZchn">
    <w:name w:val="Sprechblasentext Zchn"/>
    <w:link w:val="Sprechblasentext"/>
    <w:rsid w:val="000A4BA9"/>
    <w:rPr>
      <w:rFonts w:ascii="Tahoma" w:hAnsi="Tahoma" w:cs="Tahoma"/>
      <w:sz w:val="16"/>
      <w:szCs w:val="16"/>
    </w:rPr>
  </w:style>
  <w:style w:type="paragraph" w:styleId="Kopfzeile">
    <w:name w:val="header"/>
    <w:basedOn w:val="Standard"/>
    <w:link w:val="KopfzeileZchn"/>
    <w:rsid w:val="008A00EE"/>
    <w:pPr>
      <w:tabs>
        <w:tab w:val="center" w:pos="4536"/>
        <w:tab w:val="right" w:pos="9072"/>
      </w:tabs>
    </w:pPr>
  </w:style>
  <w:style w:type="character" w:customStyle="1" w:styleId="KopfzeileZchn">
    <w:name w:val="Kopfzeile Zchn"/>
    <w:link w:val="Kopfzeile"/>
    <w:rsid w:val="008A00EE"/>
    <w:rPr>
      <w:rFonts w:ascii="Arial" w:hAnsi="Arial"/>
      <w:sz w:val="24"/>
      <w:szCs w:val="24"/>
    </w:rPr>
  </w:style>
  <w:style w:type="character" w:styleId="Kommentarzeichen">
    <w:name w:val="annotation reference"/>
    <w:rsid w:val="00F3067A"/>
    <w:rPr>
      <w:sz w:val="16"/>
      <w:szCs w:val="16"/>
    </w:rPr>
  </w:style>
  <w:style w:type="paragraph" w:styleId="Kommentartext">
    <w:name w:val="annotation text"/>
    <w:basedOn w:val="Standard"/>
    <w:link w:val="KommentartextZchn"/>
    <w:rsid w:val="00F3067A"/>
    <w:rPr>
      <w:sz w:val="20"/>
      <w:szCs w:val="20"/>
    </w:rPr>
  </w:style>
  <w:style w:type="character" w:customStyle="1" w:styleId="KommentartextZchn">
    <w:name w:val="Kommentartext Zchn"/>
    <w:link w:val="Kommentartext"/>
    <w:rsid w:val="00F3067A"/>
    <w:rPr>
      <w:rFonts w:ascii="Arial" w:hAnsi="Arial"/>
    </w:rPr>
  </w:style>
  <w:style w:type="paragraph" w:styleId="Kommentarthema">
    <w:name w:val="annotation subject"/>
    <w:basedOn w:val="Kommentartext"/>
    <w:next w:val="Kommentartext"/>
    <w:link w:val="KommentarthemaZchn"/>
    <w:rsid w:val="00F3067A"/>
    <w:rPr>
      <w:b/>
      <w:bCs/>
    </w:rPr>
  </w:style>
  <w:style w:type="character" w:customStyle="1" w:styleId="KommentarthemaZchn">
    <w:name w:val="Kommentarthema Zchn"/>
    <w:link w:val="Kommentarthema"/>
    <w:rsid w:val="00F3067A"/>
    <w:rPr>
      <w:rFonts w:ascii="Arial" w:hAnsi="Arial"/>
      <w:b/>
      <w:bCs/>
    </w:rPr>
  </w:style>
  <w:style w:type="paragraph" w:styleId="StandardWeb">
    <w:name w:val="Normal (Web)"/>
    <w:basedOn w:val="Standard"/>
    <w:uiPriority w:val="99"/>
    <w:unhideWhenUsed/>
    <w:rsid w:val="00952151"/>
    <w:pPr>
      <w:spacing w:before="100" w:beforeAutospacing="1" w:after="100" w:afterAutospacing="1"/>
    </w:pPr>
    <w:rPr>
      <w:rFonts w:ascii="Times New Roman" w:hAnsi="Times New Roman"/>
    </w:rPr>
  </w:style>
  <w:style w:type="paragraph" w:styleId="berarbeitung">
    <w:name w:val="Revision"/>
    <w:hidden/>
    <w:uiPriority w:val="99"/>
    <w:semiHidden/>
    <w:rsid w:val="00304E97"/>
    <w:rPr>
      <w:rFonts w:ascii="Arial" w:hAnsi="Arial"/>
      <w:sz w:val="24"/>
      <w:szCs w:val="24"/>
    </w:rPr>
  </w:style>
  <w:style w:type="paragraph" w:customStyle="1" w:styleId="Default">
    <w:name w:val="Default"/>
    <w:rsid w:val="00C714B2"/>
    <w:pPr>
      <w:autoSpaceDE w:val="0"/>
      <w:autoSpaceDN w:val="0"/>
      <w:adjustRightInd w:val="0"/>
    </w:pPr>
    <w:rPr>
      <w:rFonts w:ascii="Arial" w:hAnsi="Arial" w:cs="Arial"/>
      <w:color w:val="000000"/>
      <w:sz w:val="24"/>
      <w:szCs w:val="24"/>
    </w:rPr>
  </w:style>
  <w:style w:type="character" w:customStyle="1" w:styleId="FuzeileZchn">
    <w:name w:val="Fußzeile Zchn"/>
    <w:link w:val="Fuzeile"/>
    <w:uiPriority w:val="99"/>
    <w:rsid w:val="00AC0AC5"/>
    <w:rPr>
      <w:rFonts w:ascii="Arial" w:hAnsi="Arial"/>
      <w:sz w:val="24"/>
      <w:szCs w:val="24"/>
    </w:rPr>
  </w:style>
  <w:style w:type="character" w:customStyle="1" w:styleId="ws-grey">
    <w:name w:val="ws-grey"/>
    <w:basedOn w:val="Absatz-Standardschriftart"/>
    <w:rsid w:val="00D76989"/>
  </w:style>
  <w:style w:type="character" w:styleId="HTMLAkronym">
    <w:name w:val="HTML Acronym"/>
    <w:basedOn w:val="Absatz-Standardschriftart"/>
    <w:uiPriority w:val="99"/>
    <w:unhideWhenUsed/>
    <w:rsid w:val="00D76989"/>
  </w:style>
  <w:style w:type="paragraph" w:styleId="Listenabsatz">
    <w:name w:val="List Paragraph"/>
    <w:basedOn w:val="Standard"/>
    <w:uiPriority w:val="34"/>
    <w:qFormat/>
    <w:rsid w:val="00C554DB"/>
    <w:pPr>
      <w:ind w:left="720"/>
      <w:contextualSpacing/>
    </w:pPr>
  </w:style>
  <w:style w:type="paragraph" w:styleId="Funotentext">
    <w:name w:val="footnote text"/>
    <w:basedOn w:val="Standard"/>
    <w:link w:val="FunotentextZchn"/>
    <w:rsid w:val="00AA1EB5"/>
    <w:rPr>
      <w:sz w:val="20"/>
      <w:szCs w:val="20"/>
    </w:rPr>
  </w:style>
  <w:style w:type="character" w:customStyle="1" w:styleId="FunotentextZchn">
    <w:name w:val="Fußnotentext Zchn"/>
    <w:basedOn w:val="Absatz-Standardschriftart"/>
    <w:link w:val="Funotentext"/>
    <w:rsid w:val="00AA1EB5"/>
    <w:rPr>
      <w:rFonts w:ascii="Arial" w:hAnsi="Arial"/>
    </w:rPr>
  </w:style>
  <w:style w:type="character" w:styleId="Funotenzeichen">
    <w:name w:val="footnote reference"/>
    <w:basedOn w:val="Absatz-Standardschriftart"/>
    <w:rsid w:val="00AA1EB5"/>
    <w:rPr>
      <w:vertAlign w:val="superscript"/>
    </w:rPr>
  </w:style>
  <w:style w:type="character" w:styleId="BesuchterLink">
    <w:name w:val="FollowedHyperlink"/>
    <w:basedOn w:val="Absatz-Standardschriftart"/>
    <w:rsid w:val="00720888"/>
    <w:rPr>
      <w:color w:val="800080" w:themeColor="followedHyperlink"/>
      <w:u w:val="single"/>
    </w:rPr>
  </w:style>
  <w:style w:type="character" w:styleId="NichtaufgelsteErwhnung">
    <w:name w:val="Unresolved Mention"/>
    <w:basedOn w:val="Absatz-Standardschriftart"/>
    <w:uiPriority w:val="99"/>
    <w:semiHidden/>
    <w:unhideWhenUsed/>
    <w:rsid w:val="00D05A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6476004">
      <w:bodyDiv w:val="1"/>
      <w:marLeft w:val="0"/>
      <w:marRight w:val="0"/>
      <w:marTop w:val="0"/>
      <w:marBottom w:val="0"/>
      <w:divBdr>
        <w:top w:val="none" w:sz="0" w:space="0" w:color="auto"/>
        <w:left w:val="none" w:sz="0" w:space="0" w:color="auto"/>
        <w:bottom w:val="none" w:sz="0" w:space="0" w:color="auto"/>
        <w:right w:val="none" w:sz="0" w:space="0" w:color="auto"/>
      </w:divBdr>
    </w:div>
    <w:div w:id="733360867">
      <w:bodyDiv w:val="1"/>
      <w:marLeft w:val="0"/>
      <w:marRight w:val="0"/>
      <w:marTop w:val="0"/>
      <w:marBottom w:val="0"/>
      <w:divBdr>
        <w:top w:val="none" w:sz="0" w:space="0" w:color="auto"/>
        <w:left w:val="none" w:sz="0" w:space="0" w:color="auto"/>
        <w:bottom w:val="none" w:sz="0" w:space="0" w:color="auto"/>
        <w:right w:val="none" w:sz="0" w:space="0" w:color="auto"/>
      </w:divBdr>
      <w:divsChild>
        <w:div w:id="1862235581">
          <w:marLeft w:val="0"/>
          <w:marRight w:val="0"/>
          <w:marTop w:val="360"/>
          <w:marBottom w:val="100"/>
          <w:divBdr>
            <w:top w:val="none" w:sz="0" w:space="0" w:color="auto"/>
            <w:left w:val="none" w:sz="0" w:space="0" w:color="auto"/>
            <w:bottom w:val="none" w:sz="0" w:space="0" w:color="auto"/>
            <w:right w:val="none" w:sz="0" w:space="0" w:color="auto"/>
          </w:divBdr>
          <w:divsChild>
            <w:div w:id="531844791">
              <w:marLeft w:val="0"/>
              <w:marRight w:val="0"/>
              <w:marTop w:val="0"/>
              <w:marBottom w:val="0"/>
              <w:divBdr>
                <w:top w:val="none" w:sz="0" w:space="0" w:color="auto"/>
                <w:left w:val="none" w:sz="0" w:space="0" w:color="auto"/>
                <w:bottom w:val="none" w:sz="0" w:space="0" w:color="auto"/>
                <w:right w:val="none" w:sz="0" w:space="0" w:color="auto"/>
              </w:divBdr>
              <w:divsChild>
                <w:div w:id="1333221750">
                  <w:marLeft w:val="0"/>
                  <w:marRight w:val="0"/>
                  <w:marTop w:val="0"/>
                  <w:marBottom w:val="0"/>
                  <w:divBdr>
                    <w:top w:val="none" w:sz="0" w:space="0" w:color="auto"/>
                    <w:left w:val="none" w:sz="0" w:space="0" w:color="auto"/>
                    <w:bottom w:val="none" w:sz="0" w:space="0" w:color="auto"/>
                    <w:right w:val="none" w:sz="0" w:space="0" w:color="auto"/>
                  </w:divBdr>
                  <w:divsChild>
                    <w:div w:id="461579052">
                      <w:marLeft w:val="0"/>
                      <w:marRight w:val="0"/>
                      <w:marTop w:val="100"/>
                      <w:marBottom w:val="100"/>
                      <w:divBdr>
                        <w:top w:val="none" w:sz="0" w:space="0" w:color="auto"/>
                        <w:left w:val="none" w:sz="0" w:space="0" w:color="auto"/>
                        <w:bottom w:val="none" w:sz="0" w:space="0" w:color="auto"/>
                        <w:right w:val="none" w:sz="0" w:space="0" w:color="auto"/>
                      </w:divBdr>
                      <w:divsChild>
                        <w:div w:id="1801874377">
                          <w:marLeft w:val="300"/>
                          <w:marRight w:val="150"/>
                          <w:marTop w:val="0"/>
                          <w:marBottom w:val="300"/>
                          <w:divBdr>
                            <w:top w:val="none" w:sz="0" w:space="0" w:color="auto"/>
                            <w:left w:val="none" w:sz="0" w:space="0" w:color="auto"/>
                            <w:bottom w:val="none" w:sz="0" w:space="0" w:color="auto"/>
                            <w:right w:val="none" w:sz="0" w:space="0" w:color="auto"/>
                          </w:divBdr>
                          <w:divsChild>
                            <w:div w:id="387265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5801906">
      <w:bodyDiv w:val="1"/>
      <w:marLeft w:val="0"/>
      <w:marRight w:val="0"/>
      <w:marTop w:val="0"/>
      <w:marBottom w:val="0"/>
      <w:divBdr>
        <w:top w:val="none" w:sz="0" w:space="0" w:color="auto"/>
        <w:left w:val="none" w:sz="0" w:space="0" w:color="auto"/>
        <w:bottom w:val="none" w:sz="0" w:space="0" w:color="auto"/>
        <w:right w:val="none" w:sz="0" w:space="0" w:color="auto"/>
      </w:divBdr>
    </w:div>
    <w:div w:id="924151554">
      <w:bodyDiv w:val="1"/>
      <w:marLeft w:val="0"/>
      <w:marRight w:val="0"/>
      <w:marTop w:val="0"/>
      <w:marBottom w:val="0"/>
      <w:divBdr>
        <w:top w:val="none" w:sz="0" w:space="0" w:color="auto"/>
        <w:left w:val="none" w:sz="0" w:space="0" w:color="auto"/>
        <w:bottom w:val="none" w:sz="0" w:space="0" w:color="auto"/>
        <w:right w:val="none" w:sz="0" w:space="0" w:color="auto"/>
      </w:divBdr>
    </w:div>
    <w:div w:id="974918269">
      <w:bodyDiv w:val="1"/>
      <w:marLeft w:val="0"/>
      <w:marRight w:val="0"/>
      <w:marTop w:val="0"/>
      <w:marBottom w:val="0"/>
      <w:divBdr>
        <w:top w:val="none" w:sz="0" w:space="0" w:color="auto"/>
        <w:left w:val="none" w:sz="0" w:space="0" w:color="auto"/>
        <w:bottom w:val="none" w:sz="0" w:space="0" w:color="auto"/>
        <w:right w:val="none" w:sz="0" w:space="0" w:color="auto"/>
      </w:divBdr>
    </w:div>
    <w:div w:id="1004167447">
      <w:bodyDiv w:val="1"/>
      <w:marLeft w:val="0"/>
      <w:marRight w:val="0"/>
      <w:marTop w:val="0"/>
      <w:marBottom w:val="0"/>
      <w:divBdr>
        <w:top w:val="none" w:sz="0" w:space="0" w:color="auto"/>
        <w:left w:val="none" w:sz="0" w:space="0" w:color="auto"/>
        <w:bottom w:val="none" w:sz="0" w:space="0" w:color="auto"/>
        <w:right w:val="none" w:sz="0" w:space="0" w:color="auto"/>
      </w:divBdr>
    </w:div>
    <w:div w:id="1013261093">
      <w:bodyDiv w:val="1"/>
      <w:marLeft w:val="0"/>
      <w:marRight w:val="0"/>
      <w:marTop w:val="0"/>
      <w:marBottom w:val="0"/>
      <w:divBdr>
        <w:top w:val="none" w:sz="0" w:space="0" w:color="auto"/>
        <w:left w:val="none" w:sz="0" w:space="0" w:color="auto"/>
        <w:bottom w:val="none" w:sz="0" w:space="0" w:color="auto"/>
        <w:right w:val="none" w:sz="0" w:space="0" w:color="auto"/>
      </w:divBdr>
    </w:div>
    <w:div w:id="1172064113">
      <w:bodyDiv w:val="1"/>
      <w:marLeft w:val="0"/>
      <w:marRight w:val="0"/>
      <w:marTop w:val="0"/>
      <w:marBottom w:val="0"/>
      <w:divBdr>
        <w:top w:val="none" w:sz="0" w:space="0" w:color="auto"/>
        <w:left w:val="none" w:sz="0" w:space="0" w:color="auto"/>
        <w:bottom w:val="none" w:sz="0" w:space="0" w:color="auto"/>
        <w:right w:val="none" w:sz="0" w:space="0" w:color="auto"/>
      </w:divBdr>
    </w:div>
    <w:div w:id="1196501780">
      <w:bodyDiv w:val="1"/>
      <w:marLeft w:val="0"/>
      <w:marRight w:val="0"/>
      <w:marTop w:val="0"/>
      <w:marBottom w:val="0"/>
      <w:divBdr>
        <w:top w:val="none" w:sz="0" w:space="0" w:color="auto"/>
        <w:left w:val="none" w:sz="0" w:space="0" w:color="auto"/>
        <w:bottom w:val="none" w:sz="0" w:space="0" w:color="auto"/>
        <w:right w:val="none" w:sz="0" w:space="0" w:color="auto"/>
      </w:divBdr>
    </w:div>
    <w:div w:id="1660041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presse@erlus.com"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oter" Target="foot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4.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k2283\Documents\Benutzerdefinierte%20Office-Vorlagen\2026_Pressemitteilung.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CB58C8-DA0F-4189-B507-6ADDB038B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2026_Pressemitteilung.dotx</Template>
  <TotalTime>0</TotalTime>
  <Pages>9</Pages>
  <Words>1258</Words>
  <Characters>7927</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Pressemitteilung</vt:lpstr>
    </vt:vector>
  </TitlesOfParts>
  <Company>Engel - Zimmermann</Company>
  <LinksUpToDate>false</LinksUpToDate>
  <CharactersWithSpaces>9167</CharactersWithSpaces>
  <SharedDoc>false</SharedDoc>
  <HLinks>
    <vt:vector size="18" baseType="variant">
      <vt:variant>
        <vt:i4>6225942</vt:i4>
      </vt:variant>
      <vt:variant>
        <vt:i4>6</vt:i4>
      </vt:variant>
      <vt:variant>
        <vt:i4>0</vt:i4>
      </vt:variant>
      <vt:variant>
        <vt:i4>5</vt:i4>
      </vt:variant>
      <vt:variant>
        <vt:lpwstr>http://www.erlus.com/</vt:lpwstr>
      </vt:variant>
      <vt:variant>
        <vt:lpwstr/>
      </vt:variant>
      <vt:variant>
        <vt:i4>131127</vt:i4>
      </vt:variant>
      <vt:variant>
        <vt:i4>3</vt:i4>
      </vt:variant>
      <vt:variant>
        <vt:i4>0</vt:i4>
      </vt:variant>
      <vt:variant>
        <vt:i4>5</vt:i4>
      </vt:variant>
      <vt:variant>
        <vt:lpwstr>mailto:presse@erlus.com</vt:lpwstr>
      </vt:variant>
      <vt:variant>
        <vt:lpwstr/>
      </vt:variant>
      <vt:variant>
        <vt:i4>6225942</vt:i4>
      </vt:variant>
      <vt:variant>
        <vt:i4>0</vt:i4>
      </vt:variant>
      <vt:variant>
        <vt:i4>0</vt:i4>
      </vt:variant>
      <vt:variant>
        <vt:i4>5</vt:i4>
      </vt:variant>
      <vt:variant>
        <vt:lpwstr>http://www.erlus.com/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dc:title>
  <dc:creator>Marklstorfer, Bianca</dc:creator>
  <cp:lastModifiedBy>Marklstorfer, Bianca</cp:lastModifiedBy>
  <cp:revision>8</cp:revision>
  <cp:lastPrinted>2020-01-16T08:35:00Z</cp:lastPrinted>
  <dcterms:created xsi:type="dcterms:W3CDTF">2026-01-13T09:04:00Z</dcterms:created>
  <dcterms:modified xsi:type="dcterms:W3CDTF">2026-03-04T12:27:00Z</dcterms:modified>
</cp:coreProperties>
</file>