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E63D3" w14:textId="77777777" w:rsidR="00AC0AC5" w:rsidRDefault="00AC0AC5" w:rsidP="003B4A9E">
      <w:pPr>
        <w:spacing w:line="360" w:lineRule="auto"/>
        <w:ind w:right="425"/>
        <w:jc w:val="both"/>
        <w:rPr>
          <w:rFonts w:ascii="Frutiger Neue LT Pro Light" w:hAnsi="Frutiger Neue LT Pro Light" w:cs="Arial"/>
          <w:b/>
        </w:rPr>
      </w:pPr>
    </w:p>
    <w:p w14:paraId="53D85EB5" w14:textId="730AC8C1" w:rsidR="00D76989" w:rsidRPr="00D76989" w:rsidRDefault="009170BB" w:rsidP="003B4A9E">
      <w:pPr>
        <w:spacing w:line="360" w:lineRule="auto"/>
        <w:ind w:right="425"/>
        <w:rPr>
          <w:rFonts w:ascii="Frutiger Neue LT Pro Light" w:hAnsi="Frutiger Neue LT Pro Light"/>
          <w:b/>
          <w:sz w:val="28"/>
          <w:szCs w:val="28"/>
        </w:rPr>
      </w:pPr>
      <w:r>
        <w:rPr>
          <w:rFonts w:ascii="Frutiger Neue LT Pro Light" w:hAnsi="Frutiger Neue LT Pro Light"/>
          <w:b/>
          <w:sz w:val="32"/>
          <w:szCs w:val="32"/>
        </w:rPr>
        <w:t xml:space="preserve">ERLUS präsentiert </w:t>
      </w:r>
      <w:proofErr w:type="spellStart"/>
      <w:r>
        <w:rPr>
          <w:rFonts w:ascii="Frutiger Neue LT Pro Light" w:hAnsi="Frutiger Neue LT Pro Light"/>
          <w:b/>
          <w:sz w:val="32"/>
          <w:szCs w:val="32"/>
        </w:rPr>
        <w:t>Erlutherm</w:t>
      </w:r>
      <w:proofErr w:type="spellEnd"/>
      <w:r>
        <w:rPr>
          <w:rFonts w:ascii="Frutiger Neue LT Pro Light" w:hAnsi="Frutiger Neue LT Pro Light"/>
          <w:b/>
          <w:sz w:val="32"/>
          <w:szCs w:val="32"/>
        </w:rPr>
        <w:t xml:space="preserve"> auf der World </w:t>
      </w:r>
      <w:proofErr w:type="spellStart"/>
      <w:r>
        <w:rPr>
          <w:rFonts w:ascii="Frutiger Neue LT Pro Light" w:hAnsi="Frutiger Neue LT Pro Light"/>
          <w:b/>
          <w:sz w:val="32"/>
          <w:szCs w:val="32"/>
        </w:rPr>
        <w:t>of</w:t>
      </w:r>
      <w:proofErr w:type="spellEnd"/>
      <w:r>
        <w:rPr>
          <w:rFonts w:ascii="Frutiger Neue LT Pro Light" w:hAnsi="Frutiger Neue LT Pro Light"/>
          <w:b/>
          <w:sz w:val="32"/>
          <w:szCs w:val="32"/>
        </w:rPr>
        <w:t xml:space="preserve"> </w:t>
      </w:r>
      <w:proofErr w:type="spellStart"/>
      <w:r>
        <w:rPr>
          <w:rFonts w:ascii="Frutiger Neue LT Pro Light" w:hAnsi="Frutiger Neue LT Pro Light"/>
          <w:b/>
          <w:sz w:val="32"/>
          <w:szCs w:val="32"/>
        </w:rPr>
        <w:t>Fireplaces</w:t>
      </w:r>
      <w:proofErr w:type="spellEnd"/>
      <w:r>
        <w:rPr>
          <w:rFonts w:ascii="Frutiger Neue LT Pro Light" w:hAnsi="Frutiger Neue LT Pro Light"/>
          <w:b/>
          <w:sz w:val="32"/>
          <w:szCs w:val="32"/>
        </w:rPr>
        <w:t xml:space="preserve"> 2027 in Leipzig</w:t>
      </w:r>
    </w:p>
    <w:p w14:paraId="2EB6236A" w14:textId="77777777" w:rsidR="00B217B3" w:rsidRDefault="00B217B3" w:rsidP="003B4A9E">
      <w:pPr>
        <w:spacing w:line="360" w:lineRule="auto"/>
        <w:ind w:right="425"/>
        <w:rPr>
          <w:rFonts w:ascii="Frutiger Neue LT Pro Light" w:hAnsi="Frutiger Neue LT Pro Light" w:cs="Arial"/>
          <w:b/>
          <w:sz w:val="28"/>
          <w:szCs w:val="28"/>
        </w:rPr>
      </w:pPr>
    </w:p>
    <w:p w14:paraId="1C79754C" w14:textId="287777A4" w:rsidR="00590C47" w:rsidRPr="00590C47" w:rsidRDefault="009170BB" w:rsidP="003B4A9E">
      <w:pPr>
        <w:autoSpaceDE w:val="0"/>
        <w:autoSpaceDN w:val="0"/>
        <w:adjustRightInd w:val="0"/>
        <w:spacing w:line="360" w:lineRule="auto"/>
        <w:ind w:right="425"/>
        <w:rPr>
          <w:rFonts w:ascii="Frutiger Neue LT Pro Light" w:hAnsi="Frutiger Neue LT Pro Light"/>
          <w:bCs/>
          <w:i/>
          <w:iCs/>
        </w:rPr>
      </w:pPr>
      <w:r>
        <w:rPr>
          <w:rFonts w:ascii="Frutiger Neue LT Pro Light" w:hAnsi="Frutiger Neue LT Pro Light"/>
          <w:bCs/>
          <w:i/>
          <w:iCs/>
        </w:rPr>
        <w:t xml:space="preserve">Von Bianca </w:t>
      </w:r>
      <w:proofErr w:type="spellStart"/>
      <w:r>
        <w:rPr>
          <w:rFonts w:ascii="Frutiger Neue LT Pro Light" w:hAnsi="Frutiger Neue LT Pro Light"/>
          <w:bCs/>
          <w:i/>
          <w:iCs/>
        </w:rPr>
        <w:t>Marklstorfer</w:t>
      </w:r>
      <w:proofErr w:type="spellEnd"/>
    </w:p>
    <w:p w14:paraId="7A95ABA3" w14:textId="77777777" w:rsidR="00590C47" w:rsidRPr="00D76989" w:rsidRDefault="00590C47" w:rsidP="003B4A9E">
      <w:pPr>
        <w:spacing w:line="360" w:lineRule="auto"/>
        <w:ind w:right="425"/>
        <w:rPr>
          <w:rFonts w:ascii="Frutiger Neue LT Pro Light" w:hAnsi="Frutiger Neue LT Pro Light" w:cs="Arial"/>
          <w:b/>
          <w:sz w:val="28"/>
          <w:szCs w:val="28"/>
        </w:rPr>
      </w:pPr>
    </w:p>
    <w:p w14:paraId="5AE693E9" w14:textId="32A091D4" w:rsidR="00A4537F" w:rsidRDefault="00006C2E" w:rsidP="003B4A9E">
      <w:pPr>
        <w:autoSpaceDE w:val="0"/>
        <w:autoSpaceDN w:val="0"/>
        <w:adjustRightInd w:val="0"/>
        <w:spacing w:line="360" w:lineRule="auto"/>
        <w:ind w:right="425"/>
        <w:rPr>
          <w:rFonts w:ascii="Frutiger Neue LT Pro Light" w:hAnsi="Frutiger Neue LT Pro Light"/>
          <w:b/>
        </w:rPr>
      </w:pPr>
      <w:r>
        <w:rPr>
          <w:rFonts w:ascii="Frutiger Neue LT Pro Light" w:hAnsi="Frutiger Neue LT Pro Light"/>
          <w:b/>
        </w:rPr>
        <w:t>Neufahrn</w:t>
      </w:r>
      <w:r w:rsidR="009170BB">
        <w:rPr>
          <w:rFonts w:ascii="Frutiger Neue LT Pro Light" w:hAnsi="Frutiger Neue LT Pro Light"/>
          <w:b/>
        </w:rPr>
        <w:t>/Leipzig</w:t>
      </w:r>
      <w:r w:rsidR="0098253D">
        <w:rPr>
          <w:rFonts w:ascii="Frutiger Neue LT Pro Light" w:hAnsi="Frutiger Neue LT Pro Light"/>
          <w:b/>
        </w:rPr>
        <w:t>,</w:t>
      </w:r>
      <w:r w:rsidR="009170BB">
        <w:rPr>
          <w:rFonts w:ascii="Frutiger Neue LT Pro Light" w:hAnsi="Frutiger Neue LT Pro Light"/>
          <w:b/>
        </w:rPr>
        <w:t xml:space="preserve"> September</w:t>
      </w:r>
      <w:r>
        <w:rPr>
          <w:rFonts w:ascii="Frutiger Neue LT Pro Light" w:hAnsi="Frutiger Neue LT Pro Light"/>
          <w:b/>
        </w:rPr>
        <w:t xml:space="preserve"> 2026. </w:t>
      </w:r>
      <w:r w:rsidR="009170BB">
        <w:rPr>
          <w:rFonts w:ascii="Frutiger Neue LT Pro Light" w:hAnsi="Frutiger Neue LT Pro Light"/>
          <w:b/>
        </w:rPr>
        <w:t xml:space="preserve">ERLUS ist vom 13. </w:t>
      </w:r>
      <w:r w:rsidR="008665AD">
        <w:rPr>
          <w:rFonts w:ascii="Frutiger Neue LT Pro Light" w:hAnsi="Frutiger Neue LT Pro Light"/>
          <w:b/>
        </w:rPr>
        <w:t>b</w:t>
      </w:r>
      <w:r w:rsidR="009170BB">
        <w:rPr>
          <w:rFonts w:ascii="Frutiger Neue LT Pro Light" w:hAnsi="Frutiger Neue LT Pro Light"/>
          <w:b/>
        </w:rPr>
        <w:t xml:space="preserve">is 15. April 2027 auf der World </w:t>
      </w:r>
      <w:proofErr w:type="spellStart"/>
      <w:r w:rsidR="009170BB">
        <w:rPr>
          <w:rFonts w:ascii="Frutiger Neue LT Pro Light" w:hAnsi="Frutiger Neue LT Pro Light"/>
          <w:b/>
        </w:rPr>
        <w:t>of</w:t>
      </w:r>
      <w:proofErr w:type="spellEnd"/>
      <w:r w:rsidR="009170BB">
        <w:rPr>
          <w:rFonts w:ascii="Frutiger Neue LT Pro Light" w:hAnsi="Frutiger Neue LT Pro Light"/>
          <w:b/>
        </w:rPr>
        <w:t xml:space="preserve"> </w:t>
      </w:r>
      <w:proofErr w:type="spellStart"/>
      <w:r w:rsidR="009170BB">
        <w:rPr>
          <w:rFonts w:ascii="Frutiger Neue LT Pro Light" w:hAnsi="Frutiger Neue LT Pro Light"/>
          <w:b/>
        </w:rPr>
        <w:t>Fireplaces</w:t>
      </w:r>
      <w:proofErr w:type="spellEnd"/>
      <w:r w:rsidR="009170BB">
        <w:rPr>
          <w:rFonts w:ascii="Frutiger Neue LT Pro Light" w:hAnsi="Frutiger Neue LT Pro Light"/>
          <w:b/>
        </w:rPr>
        <w:t xml:space="preserve"> (WOF) in Leipzig vertreten. Im Mittelpunkt des Messeauftritts steht der </w:t>
      </w:r>
      <w:proofErr w:type="spellStart"/>
      <w:r w:rsidR="009170BB">
        <w:rPr>
          <w:rFonts w:ascii="Frutiger Neue LT Pro Light" w:hAnsi="Frutiger Neue LT Pro Light"/>
          <w:b/>
        </w:rPr>
        <w:t>Erlutherm</w:t>
      </w:r>
      <w:proofErr w:type="spellEnd"/>
      <w:r w:rsidR="009170BB">
        <w:rPr>
          <w:rFonts w:ascii="Frutiger Neue LT Pro Light" w:hAnsi="Frutiger Neue LT Pro Light"/>
          <w:b/>
        </w:rPr>
        <w:t xml:space="preserve"> – die platzsparende Kombination aus Speicherofen und Schornstein. </w:t>
      </w:r>
    </w:p>
    <w:p w14:paraId="2E40FFE2" w14:textId="77777777" w:rsidR="009170BB" w:rsidRDefault="009170BB" w:rsidP="003B4A9E">
      <w:pPr>
        <w:autoSpaceDE w:val="0"/>
        <w:autoSpaceDN w:val="0"/>
        <w:adjustRightInd w:val="0"/>
        <w:spacing w:line="360" w:lineRule="auto"/>
        <w:ind w:right="425"/>
        <w:rPr>
          <w:rFonts w:ascii="Frutiger Neue LT Pro Light" w:hAnsi="Frutiger Neue LT Pro Light"/>
          <w:b/>
        </w:rPr>
      </w:pPr>
    </w:p>
    <w:p w14:paraId="5AC529AF" w14:textId="6E151201" w:rsidR="00581AC6" w:rsidRDefault="009170BB" w:rsidP="003B4A9E">
      <w:pPr>
        <w:autoSpaceDE w:val="0"/>
        <w:autoSpaceDN w:val="0"/>
        <w:adjustRightInd w:val="0"/>
        <w:spacing w:line="360" w:lineRule="auto"/>
        <w:ind w:right="425"/>
        <w:rPr>
          <w:rFonts w:ascii="Frutiger Neue LT Pro Light" w:hAnsi="Frutiger Neue LT Pro Light" w:cs="Arial"/>
          <w:color w:val="000000"/>
        </w:rPr>
      </w:pPr>
      <w:r>
        <w:rPr>
          <w:rFonts w:ascii="Frutiger Neue LT Pro Light" w:hAnsi="Frutiger Neue LT Pro Light"/>
        </w:rPr>
        <w:t xml:space="preserve">Die dritte Ausgabe der internationalen Fachmesse </w:t>
      </w:r>
      <w:r w:rsidR="008665AD">
        <w:rPr>
          <w:rFonts w:ascii="Frutiger Neue LT Pro Light" w:hAnsi="Frutiger Neue LT Pro Light"/>
        </w:rPr>
        <w:t xml:space="preserve">für die </w:t>
      </w:r>
      <w:proofErr w:type="spellStart"/>
      <w:r w:rsidR="008665AD">
        <w:rPr>
          <w:rFonts w:ascii="Frutiger Neue LT Pro Light" w:hAnsi="Frutiger Neue LT Pro Light"/>
        </w:rPr>
        <w:t>Feuerstättenbranche</w:t>
      </w:r>
      <w:proofErr w:type="spellEnd"/>
      <w:r w:rsidR="008665AD">
        <w:rPr>
          <w:rFonts w:ascii="Frutiger Neue LT Pro Light" w:hAnsi="Frutiger Neue LT Pro Light"/>
        </w:rPr>
        <w:t xml:space="preserve"> </w:t>
      </w:r>
      <w:r>
        <w:rPr>
          <w:rFonts w:ascii="Frutiger Neue LT Pro Light" w:hAnsi="Frutiger Neue LT Pro Light"/>
        </w:rPr>
        <w:t>trifft auf breiten Rückhalt</w:t>
      </w:r>
      <w:r w:rsidR="0098253D">
        <w:rPr>
          <w:rFonts w:ascii="Frutiger Neue LT Pro Light" w:hAnsi="Frutiger Neue LT Pro Light"/>
        </w:rPr>
        <w:t>.</w:t>
      </w:r>
      <w:r>
        <w:rPr>
          <w:rFonts w:ascii="Frutiger Neue LT Pro Light" w:hAnsi="Frutiger Neue LT Pro Light"/>
        </w:rPr>
        <w:t xml:space="preserve"> </w:t>
      </w:r>
      <w:r w:rsidR="003B45C7">
        <w:rPr>
          <w:rFonts w:ascii="Frutiger Neue LT Pro Light" w:hAnsi="Frutiger Neue LT Pro Light"/>
        </w:rPr>
        <w:t>Rund</w:t>
      </w:r>
      <w:r w:rsidR="009B5D1A">
        <w:rPr>
          <w:rFonts w:ascii="Frutiger Neue LT Pro Light" w:hAnsi="Frutiger Neue LT Pro Light"/>
        </w:rPr>
        <w:t xml:space="preserve"> 340 Aussteller haben ihre Teilnahme bereits bestätigt, </w:t>
      </w:r>
      <w:r w:rsidR="0098253D">
        <w:rPr>
          <w:rFonts w:ascii="Frutiger Neue LT Pro Light" w:hAnsi="Frutiger Neue LT Pro Light"/>
        </w:rPr>
        <w:t xml:space="preserve">darunter </w:t>
      </w:r>
      <w:r w:rsidR="009B5D1A">
        <w:rPr>
          <w:rFonts w:ascii="Frutiger Neue LT Pro Light" w:hAnsi="Frutiger Neue LT Pro Light"/>
        </w:rPr>
        <w:t>z</w:t>
      </w:r>
      <w:r>
        <w:rPr>
          <w:rFonts w:ascii="Frutiger Neue LT Pro Light" w:hAnsi="Frutiger Neue LT Pro Light"/>
        </w:rPr>
        <w:t xml:space="preserve">ahlreiche </w:t>
      </w:r>
      <w:r w:rsidR="0098253D">
        <w:rPr>
          <w:rFonts w:ascii="Frutiger Neue LT Pro Light" w:hAnsi="Frutiger Neue LT Pro Light"/>
        </w:rPr>
        <w:t xml:space="preserve">etablierte </w:t>
      </w:r>
      <w:r w:rsidR="009B5D1A">
        <w:rPr>
          <w:rFonts w:ascii="Frutiger Neue LT Pro Light" w:hAnsi="Frutiger Neue LT Pro Light"/>
        </w:rPr>
        <w:t>Marken</w:t>
      </w:r>
      <w:r>
        <w:rPr>
          <w:rFonts w:ascii="Frutiger Neue LT Pro Light" w:hAnsi="Frutiger Neue LT Pro Light"/>
        </w:rPr>
        <w:t xml:space="preserve"> sowie </w:t>
      </w:r>
      <w:r w:rsidR="009B5D1A">
        <w:rPr>
          <w:rFonts w:ascii="Frutiger Neue LT Pro Light" w:hAnsi="Frutiger Neue LT Pro Light"/>
        </w:rPr>
        <w:t>viele</w:t>
      </w:r>
      <w:r>
        <w:rPr>
          <w:rFonts w:ascii="Frutiger Neue LT Pro Light" w:hAnsi="Frutiger Neue LT Pro Light"/>
        </w:rPr>
        <w:t xml:space="preserve"> internationale Neuaussteller</w:t>
      </w:r>
      <w:r w:rsidR="009B5D1A">
        <w:rPr>
          <w:rFonts w:ascii="Frutiger Neue LT Pro Light" w:hAnsi="Frutiger Neue LT Pro Light"/>
        </w:rPr>
        <w:t xml:space="preserve"> aus der Ofenbranche</w:t>
      </w:r>
      <w:r>
        <w:rPr>
          <w:rFonts w:ascii="Frutiger Neue LT Pro Light" w:hAnsi="Frutiger Neue LT Pro Light"/>
        </w:rPr>
        <w:t xml:space="preserve">. </w:t>
      </w:r>
      <w:r w:rsidR="008665AD">
        <w:rPr>
          <w:rFonts w:ascii="Frutiger Neue LT Pro Light" w:hAnsi="Frutiger Neue LT Pro Light"/>
        </w:rPr>
        <w:t xml:space="preserve">Die </w:t>
      </w:r>
      <w:r>
        <w:rPr>
          <w:rFonts w:ascii="Frutiger Neue LT Pro Light" w:hAnsi="Frutiger Neue LT Pro Light"/>
        </w:rPr>
        <w:t xml:space="preserve">WOF </w:t>
      </w:r>
      <w:r w:rsidR="008665AD">
        <w:rPr>
          <w:rFonts w:ascii="Frutiger Neue LT Pro Light" w:hAnsi="Frutiger Neue LT Pro Light"/>
        </w:rPr>
        <w:t xml:space="preserve">ist zentraler Treffpunkt der </w:t>
      </w:r>
      <w:r w:rsidR="00310F58">
        <w:rPr>
          <w:rFonts w:ascii="Frutiger Neue LT Pro Light" w:hAnsi="Frutiger Neue LT Pro Light"/>
        </w:rPr>
        <w:t>Ofenbauer</w:t>
      </w:r>
      <w:r w:rsidR="008665AD">
        <w:rPr>
          <w:rFonts w:ascii="Frutiger Neue LT Pro Light" w:hAnsi="Frutiger Neue LT Pro Light"/>
        </w:rPr>
        <w:t xml:space="preserve"> und bringt </w:t>
      </w:r>
      <w:r>
        <w:rPr>
          <w:rFonts w:ascii="Frutiger Neue LT Pro Light" w:hAnsi="Frutiger Neue LT Pro Light"/>
        </w:rPr>
        <w:t xml:space="preserve">Hersteller, Zulieferer und Dienstleister mit Entscheidern aus Handel, Handwerk und Architektur zusammen. 2027 werden in den neuen Formaten </w:t>
      </w:r>
      <w:proofErr w:type="spellStart"/>
      <w:r>
        <w:rPr>
          <w:rFonts w:ascii="Frutiger Neue LT Pro Light" w:hAnsi="Frutiger Neue LT Pro Light"/>
        </w:rPr>
        <w:t>Fireplace</w:t>
      </w:r>
      <w:proofErr w:type="spellEnd"/>
      <w:r>
        <w:rPr>
          <w:rFonts w:ascii="Frutiger Neue LT Pro Light" w:hAnsi="Frutiger Neue LT Pro Light"/>
        </w:rPr>
        <w:t xml:space="preserve"> Hub und Specialshow Hybride Wärme </w:t>
      </w:r>
      <w:r w:rsidR="0098253D">
        <w:rPr>
          <w:rFonts w:ascii="Frutiger Neue LT Pro Light" w:hAnsi="Frutiger Neue LT Pro Light"/>
        </w:rPr>
        <w:t>zudem</w:t>
      </w:r>
      <w:r>
        <w:rPr>
          <w:rFonts w:ascii="Frutiger Neue LT Pro Light" w:hAnsi="Frutiger Neue LT Pro Light"/>
        </w:rPr>
        <w:t xml:space="preserve"> zentrale Zukunftsfragen der Branche aufgegriffen. </w:t>
      </w:r>
    </w:p>
    <w:p w14:paraId="58DD08D2" w14:textId="77777777" w:rsidR="00EC7304" w:rsidRDefault="00EC7304" w:rsidP="003B4A9E">
      <w:pPr>
        <w:autoSpaceDE w:val="0"/>
        <w:autoSpaceDN w:val="0"/>
        <w:adjustRightInd w:val="0"/>
        <w:spacing w:line="360" w:lineRule="auto"/>
        <w:ind w:right="425"/>
        <w:rPr>
          <w:rFonts w:ascii="Frutiger Neue LT Pro Light" w:hAnsi="Frutiger Neue LT Pro Light" w:cs="Arial"/>
          <w:color w:val="000000"/>
        </w:rPr>
      </w:pPr>
    </w:p>
    <w:p w14:paraId="32A84FDC" w14:textId="667816C6" w:rsidR="00555109" w:rsidRPr="00EC7304" w:rsidRDefault="009170BB" w:rsidP="003B4A9E">
      <w:pPr>
        <w:autoSpaceDE w:val="0"/>
        <w:autoSpaceDN w:val="0"/>
        <w:adjustRightInd w:val="0"/>
        <w:spacing w:line="360" w:lineRule="auto"/>
        <w:ind w:right="425"/>
        <w:rPr>
          <w:rFonts w:ascii="Frutiger Neue LT Pro Light" w:hAnsi="Frutiger Neue LT Pro Light" w:cs="Arial"/>
          <w:b/>
          <w:color w:val="000000"/>
        </w:rPr>
      </w:pPr>
      <w:r>
        <w:rPr>
          <w:rFonts w:ascii="Frutiger Neue LT Pro Light" w:hAnsi="Frutiger Neue LT Pro Light" w:cs="Arial"/>
          <w:b/>
          <w:color w:val="000000"/>
        </w:rPr>
        <w:t>Speicherofen und Schornstein in einem System</w:t>
      </w:r>
    </w:p>
    <w:p w14:paraId="7E0C7027" w14:textId="04F60F4A" w:rsidR="00CE0A17" w:rsidRDefault="009170BB" w:rsidP="003B4A9E">
      <w:pPr>
        <w:autoSpaceDE w:val="0"/>
        <w:autoSpaceDN w:val="0"/>
        <w:adjustRightInd w:val="0"/>
        <w:spacing w:line="360" w:lineRule="auto"/>
        <w:ind w:right="425"/>
        <w:rPr>
          <w:rFonts w:ascii="Frutiger Neue LT Pro Light" w:hAnsi="Frutiger Neue LT Pro Light" w:cs="Arial"/>
          <w:color w:val="000000"/>
        </w:rPr>
      </w:pPr>
      <w:r>
        <w:rPr>
          <w:rFonts w:ascii="Frutiger Neue LT Pro Light" w:hAnsi="Frutiger Neue LT Pro Light" w:cs="Arial"/>
          <w:color w:val="000000"/>
        </w:rPr>
        <w:t xml:space="preserve">Mit </w:t>
      </w:r>
      <w:proofErr w:type="spellStart"/>
      <w:r>
        <w:rPr>
          <w:rFonts w:ascii="Frutiger Neue LT Pro Light" w:hAnsi="Frutiger Neue LT Pro Light" w:cs="Arial"/>
          <w:color w:val="000000"/>
        </w:rPr>
        <w:t>Erlutherm</w:t>
      </w:r>
      <w:proofErr w:type="spellEnd"/>
      <w:r>
        <w:rPr>
          <w:rFonts w:ascii="Frutiger Neue LT Pro Light" w:hAnsi="Frutiger Neue LT Pro Light" w:cs="Arial"/>
          <w:color w:val="000000"/>
        </w:rPr>
        <w:t xml:space="preserve"> bringt ERLUS erstmals einen Speicherofen und einen Schornstein in einem platzsparenden Gesamtsystem zusammen. Die raumluftunabhängige Lösung wurde gezielt für das komfortable Heizen in modernen Effizienzhäusern mit geringerem Heizwärmebedarf entwickelt. </w:t>
      </w:r>
    </w:p>
    <w:p w14:paraId="3E378214" w14:textId="06B17D7B" w:rsidR="00A73EFE" w:rsidRDefault="00A73EFE" w:rsidP="003B4A9E">
      <w:pPr>
        <w:autoSpaceDE w:val="0"/>
        <w:autoSpaceDN w:val="0"/>
        <w:adjustRightInd w:val="0"/>
        <w:spacing w:line="360" w:lineRule="auto"/>
        <w:ind w:right="425"/>
        <w:rPr>
          <w:rFonts w:ascii="Frutiger Neue LT Pro Light" w:hAnsi="Frutiger Neue LT Pro Light" w:cs="Arial"/>
          <w:color w:val="000000"/>
        </w:rPr>
      </w:pPr>
    </w:p>
    <w:p w14:paraId="7286011E" w14:textId="070EB57E" w:rsidR="008665AD" w:rsidRDefault="009170BB" w:rsidP="003B4A9E">
      <w:pPr>
        <w:autoSpaceDE w:val="0"/>
        <w:autoSpaceDN w:val="0"/>
        <w:adjustRightInd w:val="0"/>
        <w:spacing w:line="360" w:lineRule="auto"/>
        <w:ind w:right="425"/>
        <w:rPr>
          <w:rFonts w:ascii="Frutiger Neue LT Pro Light" w:hAnsi="Frutiger Neue LT Pro Light" w:cs="Arial"/>
          <w:color w:val="000000"/>
        </w:rPr>
      </w:pPr>
      <w:r>
        <w:rPr>
          <w:rFonts w:ascii="Frutiger Neue LT Pro Light" w:hAnsi="Frutiger Neue LT Pro Light" w:cs="Arial"/>
          <w:color w:val="000000"/>
        </w:rPr>
        <w:t xml:space="preserve">Vorstellung des </w:t>
      </w:r>
      <w:proofErr w:type="spellStart"/>
      <w:r>
        <w:rPr>
          <w:rFonts w:ascii="Frutiger Neue LT Pro Light" w:hAnsi="Frutiger Neue LT Pro Light" w:cs="Arial"/>
          <w:color w:val="000000"/>
        </w:rPr>
        <w:t>Erlutherm</w:t>
      </w:r>
      <w:proofErr w:type="spellEnd"/>
      <w:r>
        <w:rPr>
          <w:rFonts w:ascii="Frutiger Neue LT Pro Light" w:hAnsi="Frutiger Neue LT Pro Light" w:cs="Arial"/>
          <w:color w:val="000000"/>
        </w:rPr>
        <w:t xml:space="preserve"> im Video: </w:t>
      </w:r>
      <w:hyperlink r:id="rId8" w:history="1">
        <w:r w:rsidRPr="00597C6B">
          <w:rPr>
            <w:rStyle w:val="Hyperlink"/>
            <w:rFonts w:ascii="Frutiger Neue LT Pro Light" w:hAnsi="Frutiger Neue LT Pro Light" w:cs="Arial"/>
          </w:rPr>
          <w:t>https://youtu.be/KXGdedf9PVg?si=goM4xubdiFj4Zuox</w:t>
        </w:r>
      </w:hyperlink>
      <w:r>
        <w:rPr>
          <w:rFonts w:ascii="Frutiger Neue LT Pro Light" w:hAnsi="Frutiger Neue LT Pro Light" w:cs="Arial"/>
          <w:color w:val="000000"/>
        </w:rPr>
        <w:t xml:space="preserve"> </w:t>
      </w:r>
    </w:p>
    <w:p w14:paraId="5A5551C1" w14:textId="77777777" w:rsidR="008665AD" w:rsidRDefault="008665AD" w:rsidP="003B4A9E">
      <w:pPr>
        <w:ind w:right="425"/>
        <w:rPr>
          <w:rFonts w:ascii="Frutiger Neue LT Pro Light" w:hAnsi="Frutiger Neue LT Pro Light" w:cs="Arial"/>
          <w:color w:val="000000"/>
        </w:rPr>
      </w:pPr>
      <w:r>
        <w:rPr>
          <w:rFonts w:ascii="Frutiger Neue LT Pro Light" w:hAnsi="Frutiger Neue LT Pro Light" w:cs="Arial"/>
          <w:color w:val="000000"/>
        </w:rPr>
        <w:br w:type="page"/>
      </w:r>
    </w:p>
    <w:p w14:paraId="19E5E385" w14:textId="77777777" w:rsidR="0046269E" w:rsidRDefault="0046269E" w:rsidP="003B4A9E">
      <w:pPr>
        <w:autoSpaceDE w:val="0"/>
        <w:autoSpaceDN w:val="0"/>
        <w:adjustRightInd w:val="0"/>
        <w:spacing w:line="360" w:lineRule="auto"/>
        <w:ind w:right="425"/>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23563677" w14:textId="02950135" w:rsidR="00EC7304" w:rsidRPr="00EC7304" w:rsidRDefault="008665AD" w:rsidP="003B4A9E">
      <w:pPr>
        <w:autoSpaceDE w:val="0"/>
        <w:autoSpaceDN w:val="0"/>
        <w:adjustRightInd w:val="0"/>
        <w:spacing w:line="360" w:lineRule="auto"/>
        <w:ind w:right="425"/>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3E98FB28" wp14:editId="162E2EAF">
            <wp:extent cx="3503059" cy="2476500"/>
            <wp:effectExtent l="0" t="0" r="254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9718" cy="2481207"/>
                    </a:xfrm>
                    <a:prstGeom prst="rect">
                      <a:avLst/>
                    </a:prstGeom>
                    <a:noFill/>
                    <a:ln>
                      <a:noFill/>
                    </a:ln>
                  </pic:spPr>
                </pic:pic>
              </a:graphicData>
            </a:graphic>
          </wp:inline>
        </w:drawing>
      </w:r>
    </w:p>
    <w:p w14:paraId="3D744235" w14:textId="024CBF29" w:rsidR="0046269E" w:rsidRDefault="008665AD" w:rsidP="003B4A9E">
      <w:pPr>
        <w:autoSpaceDE w:val="0"/>
        <w:autoSpaceDN w:val="0"/>
        <w:adjustRightInd w:val="0"/>
        <w:spacing w:line="360" w:lineRule="auto"/>
        <w:ind w:right="425"/>
        <w:rPr>
          <w:rFonts w:ascii="Frutiger Neue LT Pro Light" w:hAnsi="Frutiger Neue LT Pro Light" w:cs="Arial"/>
          <w:i/>
          <w:color w:val="000000"/>
        </w:rPr>
      </w:pPr>
      <w:proofErr w:type="spellStart"/>
      <w:r>
        <w:rPr>
          <w:rFonts w:ascii="Frutiger Neue LT Pro Light" w:hAnsi="Frutiger Neue LT Pro Light" w:cs="Arial"/>
          <w:i/>
          <w:color w:val="000000"/>
        </w:rPr>
        <w:t>Erlutherm</w:t>
      </w:r>
      <w:proofErr w:type="spellEnd"/>
      <w:r>
        <w:rPr>
          <w:rFonts w:ascii="Frutiger Neue LT Pro Light" w:hAnsi="Frutiger Neue LT Pro Light" w:cs="Arial"/>
          <w:i/>
          <w:color w:val="000000"/>
        </w:rPr>
        <w:t xml:space="preserve"> kann bei der Oberfläche individuell an den Wohnraum angepasst werden. Je nach Variante </w:t>
      </w:r>
      <w:r w:rsidR="007C4E07">
        <w:rPr>
          <w:rFonts w:ascii="Frutiger Neue LT Pro Light" w:hAnsi="Frutiger Neue LT Pro Light" w:cs="Arial"/>
          <w:i/>
          <w:color w:val="000000"/>
        </w:rPr>
        <w:t xml:space="preserve">nur </w:t>
      </w:r>
      <w:r>
        <w:rPr>
          <w:rFonts w:ascii="Frutiger Neue LT Pro Light" w:hAnsi="Frutiger Neue LT Pro Light" w:cs="Arial"/>
          <w:i/>
          <w:color w:val="000000"/>
        </w:rPr>
        <w:t xml:space="preserve">mit Putz, </w:t>
      </w:r>
      <w:r w:rsidR="007C4E07">
        <w:rPr>
          <w:rFonts w:ascii="Frutiger Neue LT Pro Light" w:hAnsi="Frutiger Neue LT Pro Light" w:cs="Arial"/>
          <w:i/>
          <w:color w:val="000000"/>
        </w:rPr>
        <w:t xml:space="preserve">Putz kombiniert mit </w:t>
      </w:r>
      <w:r>
        <w:rPr>
          <w:rFonts w:ascii="Frutiger Neue LT Pro Light" w:hAnsi="Frutiger Neue LT Pro Light" w:cs="Arial"/>
          <w:i/>
          <w:color w:val="000000"/>
        </w:rPr>
        <w:t xml:space="preserve">Keramik </w:t>
      </w:r>
      <w:r w:rsidR="007C4E07">
        <w:rPr>
          <w:rFonts w:ascii="Frutiger Neue LT Pro Light" w:hAnsi="Frutiger Neue LT Pro Light" w:cs="Arial"/>
          <w:i/>
          <w:color w:val="000000"/>
        </w:rPr>
        <w:t xml:space="preserve">– wie hier abgebildet im Modell </w:t>
      </w:r>
      <w:proofErr w:type="spellStart"/>
      <w:r w:rsidR="007C4E07">
        <w:rPr>
          <w:rFonts w:ascii="Frutiger Neue LT Pro Light" w:hAnsi="Frutiger Neue LT Pro Light" w:cs="Arial"/>
          <w:i/>
          <w:color w:val="000000"/>
        </w:rPr>
        <w:t>Erlutherm</w:t>
      </w:r>
      <w:proofErr w:type="spellEnd"/>
      <w:r w:rsidR="007C4E07">
        <w:rPr>
          <w:rFonts w:ascii="Frutiger Neue LT Pro Light" w:hAnsi="Frutiger Neue LT Pro Light" w:cs="Arial"/>
          <w:i/>
          <w:color w:val="000000"/>
        </w:rPr>
        <w:t xml:space="preserve"> Keramik –</w:t>
      </w:r>
      <w:r>
        <w:rPr>
          <w:rFonts w:ascii="Frutiger Neue LT Pro Light" w:hAnsi="Frutiger Neue LT Pro Light" w:cs="Arial"/>
          <w:i/>
          <w:color w:val="000000"/>
        </w:rPr>
        <w:t xml:space="preserve"> oder </w:t>
      </w:r>
      <w:r w:rsidR="007C4E07">
        <w:rPr>
          <w:rFonts w:ascii="Frutiger Neue LT Pro Light" w:hAnsi="Frutiger Neue LT Pro Light" w:cs="Arial"/>
          <w:i/>
          <w:color w:val="000000"/>
        </w:rPr>
        <w:t xml:space="preserve">ausschließlich </w:t>
      </w:r>
      <w:r>
        <w:rPr>
          <w:rFonts w:ascii="Frutiger Neue LT Pro Light" w:hAnsi="Frutiger Neue LT Pro Light" w:cs="Arial"/>
          <w:i/>
          <w:color w:val="000000"/>
        </w:rPr>
        <w:t>Keramik</w:t>
      </w:r>
      <w:r w:rsidR="007C4E07">
        <w:rPr>
          <w:rFonts w:ascii="Frutiger Neue LT Pro Light" w:hAnsi="Frutiger Neue LT Pro Light" w:cs="Arial"/>
          <w:i/>
          <w:color w:val="000000"/>
        </w:rPr>
        <w:t xml:space="preserve"> Deluxe</w:t>
      </w:r>
      <w:r>
        <w:rPr>
          <w:rFonts w:ascii="Frutiger Neue LT Pro Light" w:hAnsi="Frutiger Neue LT Pro Light" w:cs="Arial"/>
          <w:i/>
          <w:color w:val="000000"/>
        </w:rPr>
        <w:t>. Für den Ofenbauer gibt es exklusiv d</w:t>
      </w:r>
      <w:r w:rsidR="007C4E07">
        <w:rPr>
          <w:rFonts w:ascii="Frutiger Neue LT Pro Light" w:hAnsi="Frutiger Neue LT Pro Light" w:cs="Arial"/>
          <w:i/>
          <w:color w:val="000000"/>
        </w:rPr>
        <w:t>as Modell</w:t>
      </w:r>
      <w:r>
        <w:rPr>
          <w:rFonts w:ascii="Frutiger Neue LT Pro Light" w:hAnsi="Frutiger Neue LT Pro Light" w:cs="Arial"/>
          <w:i/>
          <w:color w:val="000000"/>
        </w:rPr>
        <w:t xml:space="preserve"> Kreativ, d</w:t>
      </w:r>
      <w:r w:rsidR="007C4E07">
        <w:rPr>
          <w:rFonts w:ascii="Frutiger Neue LT Pro Light" w:hAnsi="Frutiger Neue LT Pro Light" w:cs="Arial"/>
          <w:i/>
          <w:color w:val="000000"/>
        </w:rPr>
        <w:t>as</w:t>
      </w:r>
      <w:r>
        <w:rPr>
          <w:rFonts w:ascii="Frutiger Neue LT Pro Light" w:hAnsi="Frutiger Neue LT Pro Light" w:cs="Arial"/>
          <w:i/>
          <w:color w:val="000000"/>
        </w:rPr>
        <w:t xml:space="preserve"> je nach Kundenwunsch gestaltet und erweitert werden kann. </w:t>
      </w:r>
    </w:p>
    <w:p w14:paraId="60C20940" w14:textId="4D8F91E1" w:rsidR="008665AD" w:rsidRDefault="008665AD" w:rsidP="003B4A9E">
      <w:pPr>
        <w:autoSpaceDE w:val="0"/>
        <w:autoSpaceDN w:val="0"/>
        <w:adjustRightInd w:val="0"/>
        <w:spacing w:line="360" w:lineRule="auto"/>
        <w:ind w:right="425"/>
        <w:rPr>
          <w:rFonts w:ascii="Frutiger Neue LT Pro Light" w:hAnsi="Frutiger Neue LT Pro Light" w:cs="Arial"/>
          <w:i/>
          <w:color w:val="000000"/>
        </w:rPr>
      </w:pPr>
      <w:r>
        <w:rPr>
          <w:rFonts w:ascii="Frutiger Neue LT Pro Light" w:hAnsi="Frutiger Neue LT Pro Light" w:cs="Arial"/>
          <w:i/>
          <w:color w:val="000000"/>
        </w:rPr>
        <w:t xml:space="preserve">Rendering: </w:t>
      </w:r>
      <w:r w:rsidRPr="008665AD">
        <w:rPr>
          <w:rFonts w:ascii="Frutiger Neue LT Pro Light" w:hAnsi="Frutiger Neue LT Pro Light" w:cs="Arial"/>
          <w:i/>
          <w:color w:val="000000"/>
        </w:rPr>
        <w:t xml:space="preserve">ERLUS </w:t>
      </w:r>
    </w:p>
    <w:p w14:paraId="301CAFF7" w14:textId="77777777" w:rsidR="00EC7304" w:rsidRPr="00EC7304" w:rsidRDefault="00EC7304" w:rsidP="003B4A9E">
      <w:pPr>
        <w:autoSpaceDE w:val="0"/>
        <w:autoSpaceDN w:val="0"/>
        <w:adjustRightInd w:val="0"/>
        <w:spacing w:line="360" w:lineRule="auto"/>
        <w:ind w:right="425"/>
        <w:rPr>
          <w:rFonts w:ascii="Frutiger Neue LT Pro Light" w:hAnsi="Frutiger Neue LT Pro Light" w:cs="Arial"/>
          <w:i/>
          <w:color w:val="000000"/>
        </w:rPr>
      </w:pPr>
    </w:p>
    <w:p w14:paraId="57975FDC" w14:textId="77777777" w:rsidR="00EC7304" w:rsidRPr="00EC7304" w:rsidRDefault="00EC7304" w:rsidP="003B4A9E">
      <w:pPr>
        <w:autoSpaceDE w:val="0"/>
        <w:autoSpaceDN w:val="0"/>
        <w:adjustRightInd w:val="0"/>
        <w:spacing w:line="360" w:lineRule="auto"/>
        <w:ind w:right="425"/>
        <w:rPr>
          <w:rFonts w:ascii="Frutiger Neue LT Pro Light" w:hAnsi="Frutiger Neue LT Pro Light" w:cs="Arial"/>
          <w:i/>
          <w:color w:val="000000"/>
        </w:rPr>
      </w:pPr>
    </w:p>
    <w:p w14:paraId="65455F8C" w14:textId="77777777" w:rsidR="00EC7304" w:rsidRDefault="00EC7304" w:rsidP="003B4A9E">
      <w:pPr>
        <w:autoSpaceDE w:val="0"/>
        <w:autoSpaceDN w:val="0"/>
        <w:adjustRightInd w:val="0"/>
        <w:spacing w:line="360" w:lineRule="auto"/>
        <w:ind w:right="425"/>
        <w:jc w:val="both"/>
        <w:rPr>
          <w:rFonts w:ascii="Frutiger Neue LT Pro Light" w:hAnsi="Frutiger Neue LT Pro Light" w:cs="Arial"/>
          <w:i/>
          <w:color w:val="000000"/>
        </w:rPr>
      </w:pPr>
    </w:p>
    <w:p w14:paraId="316F7BE4" w14:textId="77777777" w:rsidR="001237B4" w:rsidRDefault="001237B4" w:rsidP="003B4A9E">
      <w:pPr>
        <w:ind w:right="425"/>
        <w:rPr>
          <w:rFonts w:ascii="Frutiger LT 45 Light" w:hAnsi="Frutiger LT 45 Light"/>
          <w:b/>
          <w:i/>
        </w:rPr>
      </w:pPr>
      <w:r>
        <w:rPr>
          <w:rFonts w:ascii="Frutiger LT 45 Light" w:hAnsi="Frutiger LT 45 Light"/>
          <w:b/>
          <w:i/>
        </w:rPr>
        <w:br w:type="page"/>
      </w:r>
    </w:p>
    <w:p w14:paraId="1CF0A13D" w14:textId="77777777" w:rsidR="00590C47" w:rsidRDefault="00590C47" w:rsidP="003B4A9E">
      <w:pPr>
        <w:ind w:right="425"/>
        <w:rPr>
          <w:rFonts w:ascii="Frutiger LT 45 Light" w:hAnsi="Frutiger LT 45 Light"/>
          <w:b/>
          <w:i/>
        </w:rPr>
      </w:pPr>
      <w:r>
        <w:rPr>
          <w:rFonts w:ascii="Frutiger LT 45 Light" w:hAnsi="Frutiger LT 45 Light"/>
          <w:b/>
          <w:i/>
        </w:rPr>
        <w:lastRenderedPageBreak/>
        <w:t>ERLUS AG heute</w:t>
      </w:r>
    </w:p>
    <w:p w14:paraId="5666589B" w14:textId="77777777" w:rsidR="00590C47" w:rsidRDefault="00590C47" w:rsidP="003B4A9E">
      <w:pPr>
        <w:ind w:right="425"/>
        <w:rPr>
          <w:rFonts w:ascii="Frutiger LT 45 Light" w:hAnsi="Frutiger LT 45 Light"/>
          <w:i/>
        </w:rPr>
      </w:pPr>
    </w:p>
    <w:p w14:paraId="61DA440F" w14:textId="68CA1D6C" w:rsidR="00590C47" w:rsidRPr="00D05A82" w:rsidRDefault="00590C47" w:rsidP="003B4A9E">
      <w:pPr>
        <w:tabs>
          <w:tab w:val="left" w:pos="6360"/>
          <w:tab w:val="left" w:pos="7371"/>
        </w:tabs>
        <w:ind w:right="425"/>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w:t>
      </w:r>
      <w:r w:rsidR="0098253D">
        <w:rPr>
          <w:rFonts w:ascii="Frutiger Neue LT Pro Light" w:hAnsi="Frutiger Neue LT Pro Light"/>
          <w:i/>
          <w:sz w:val="20"/>
          <w:szCs w:val="20"/>
        </w:rPr>
        <w:t>mehrfach</w:t>
      </w:r>
      <w:r w:rsidRPr="00D05A82">
        <w:rPr>
          <w:rFonts w:ascii="Frutiger Neue LT Pro Light" w:hAnsi="Frutiger Neue LT Pro Light"/>
          <w:i/>
          <w:sz w:val="20"/>
          <w:szCs w:val="20"/>
        </w:rPr>
        <w:t xml:space="preserve"> wurde ein ERLUS Produkt prämiert. Zuletzt </w:t>
      </w:r>
      <w:proofErr w:type="spellStart"/>
      <w:r w:rsidRPr="00D05A82">
        <w:rPr>
          <w:rFonts w:ascii="Frutiger Neue LT Pro Light" w:hAnsi="Frutiger Neue LT Pro Light"/>
          <w:i/>
          <w:sz w:val="20"/>
          <w:szCs w:val="20"/>
        </w:rPr>
        <w:t>Erlutherm</w:t>
      </w:r>
      <w:proofErr w:type="spellEnd"/>
      <w:r w:rsidRPr="00D05A82">
        <w:rPr>
          <w:rFonts w:ascii="Frutiger Neue LT Pro Light" w:hAnsi="Frutiger Neue LT Pro Light"/>
          <w:i/>
          <w:sz w:val="20"/>
          <w:szCs w:val="20"/>
        </w:rPr>
        <w:t xml:space="preserve">, der Speicherofen im Schornstein, mit dem </w:t>
      </w:r>
      <w:proofErr w:type="spellStart"/>
      <w:r w:rsidR="00006C2E">
        <w:rPr>
          <w:rFonts w:ascii="Frutiger Neue LT Pro Light" w:hAnsi="Frutiger Neue LT Pro Light"/>
          <w:i/>
          <w:sz w:val="20"/>
          <w:szCs w:val="20"/>
        </w:rPr>
        <w:t>iF</w:t>
      </w:r>
      <w:proofErr w:type="spellEnd"/>
      <w:r w:rsidR="00006C2E">
        <w:rPr>
          <w:rFonts w:ascii="Frutiger Neue LT Pro Light" w:hAnsi="Frutiger Neue LT Pro Light"/>
          <w:i/>
          <w:sz w:val="20"/>
          <w:szCs w:val="20"/>
        </w:rPr>
        <w:t xml:space="preserve"> Design Award 2026 und dem </w:t>
      </w:r>
      <w:r w:rsidRPr="00D05A82">
        <w:rPr>
          <w:rFonts w:ascii="Frutiger Neue LT Pro Light" w:hAnsi="Frutiger Neue LT Pro Light"/>
          <w:i/>
          <w:sz w:val="20"/>
          <w:szCs w:val="20"/>
        </w:rPr>
        <w:t xml:space="preserve">German Design Award 2026. </w:t>
      </w:r>
    </w:p>
    <w:p w14:paraId="0D71D589" w14:textId="77777777" w:rsidR="00590C47" w:rsidRDefault="00590C47" w:rsidP="003B4A9E">
      <w:pPr>
        <w:tabs>
          <w:tab w:val="left" w:pos="6360"/>
          <w:tab w:val="left" w:pos="7371"/>
        </w:tabs>
        <w:ind w:right="425"/>
        <w:rPr>
          <w:rFonts w:ascii="Frutiger Neue LT Pro Light" w:hAnsi="Frutiger Neue LT Pro Light"/>
          <w:i/>
          <w:sz w:val="20"/>
          <w:szCs w:val="20"/>
          <w:u w:val="single"/>
        </w:rPr>
      </w:pPr>
    </w:p>
    <w:p w14:paraId="6758FA0F" w14:textId="77777777" w:rsidR="0098253D" w:rsidRDefault="0098253D" w:rsidP="003B4A9E">
      <w:pPr>
        <w:tabs>
          <w:tab w:val="left" w:pos="6360"/>
          <w:tab w:val="left" w:pos="7371"/>
        </w:tabs>
        <w:ind w:right="425"/>
        <w:rPr>
          <w:rFonts w:ascii="Frutiger Neue LT Pro Light" w:hAnsi="Frutiger Neue LT Pro Light"/>
          <w:i/>
          <w:sz w:val="20"/>
          <w:szCs w:val="20"/>
          <w:u w:val="single"/>
        </w:rPr>
      </w:pPr>
    </w:p>
    <w:p w14:paraId="0E47278B" w14:textId="77777777" w:rsidR="0098253D" w:rsidRPr="00D05A82" w:rsidRDefault="0098253D" w:rsidP="003B4A9E">
      <w:pPr>
        <w:tabs>
          <w:tab w:val="left" w:pos="6360"/>
          <w:tab w:val="left" w:pos="7371"/>
        </w:tabs>
        <w:ind w:right="425"/>
        <w:rPr>
          <w:rFonts w:ascii="Frutiger Neue LT Pro Light" w:hAnsi="Frutiger Neue LT Pro Light"/>
          <w:i/>
          <w:sz w:val="20"/>
          <w:szCs w:val="20"/>
          <w:u w:val="single"/>
        </w:rPr>
      </w:pPr>
    </w:p>
    <w:p w14:paraId="63199354" w14:textId="77777777" w:rsidR="00590C47" w:rsidRPr="00D05A82" w:rsidRDefault="00590C47" w:rsidP="003B4A9E">
      <w:pPr>
        <w:tabs>
          <w:tab w:val="left" w:pos="6360"/>
          <w:tab w:val="left" w:pos="7371"/>
        </w:tabs>
        <w:ind w:right="425"/>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6735DDF2" w14:textId="77777777" w:rsidR="00590C47" w:rsidRPr="00D05A82" w:rsidRDefault="00590C47" w:rsidP="003B4A9E">
      <w:pPr>
        <w:tabs>
          <w:tab w:val="left" w:pos="6360"/>
          <w:tab w:val="left" w:pos="7371"/>
        </w:tabs>
        <w:ind w:right="425"/>
        <w:rPr>
          <w:rFonts w:ascii="Frutiger Neue LT Pro Light" w:hAnsi="Frutiger Neue LT Pro Light"/>
          <w:i/>
          <w:sz w:val="20"/>
          <w:szCs w:val="20"/>
          <w:u w:val="single"/>
        </w:rPr>
      </w:pPr>
    </w:p>
    <w:p w14:paraId="1890845A" w14:textId="77777777" w:rsidR="00590C47" w:rsidRPr="00D05A82" w:rsidRDefault="00590C47" w:rsidP="003B4A9E">
      <w:pPr>
        <w:tabs>
          <w:tab w:val="left" w:pos="6360"/>
          <w:tab w:val="left" w:pos="7371"/>
        </w:tabs>
        <w:ind w:right="425"/>
        <w:rPr>
          <w:rFonts w:ascii="Frutiger Neue LT Pro Light" w:hAnsi="Frutiger Neue LT Pro Light"/>
          <w:i/>
          <w:sz w:val="20"/>
          <w:szCs w:val="20"/>
        </w:rPr>
      </w:pPr>
      <w:r w:rsidRPr="00D05A82">
        <w:rPr>
          <w:rFonts w:ascii="Frutiger Neue LT Pro Light" w:hAnsi="Frutiger Neue LT Pro Light"/>
          <w:i/>
          <w:sz w:val="20"/>
          <w:szCs w:val="20"/>
        </w:rPr>
        <w:t>ERLUS AG</w:t>
      </w:r>
    </w:p>
    <w:p w14:paraId="7B3238B3" w14:textId="77777777" w:rsidR="00590C47" w:rsidRPr="00D05A82" w:rsidRDefault="00590C47" w:rsidP="003B4A9E">
      <w:pPr>
        <w:tabs>
          <w:tab w:val="left" w:pos="6360"/>
          <w:tab w:val="left" w:pos="7371"/>
        </w:tabs>
        <w:ind w:right="425"/>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50B61A38" w14:textId="77777777" w:rsidR="00590C47" w:rsidRPr="00D05A82" w:rsidRDefault="00590C47" w:rsidP="003B4A9E">
      <w:pPr>
        <w:tabs>
          <w:tab w:val="left" w:pos="6360"/>
          <w:tab w:val="left" w:pos="7371"/>
        </w:tabs>
        <w:ind w:right="425"/>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7518C576" w14:textId="77777777" w:rsidR="00590C47" w:rsidRPr="00D05A82" w:rsidRDefault="00590C47" w:rsidP="003B4A9E">
      <w:pPr>
        <w:tabs>
          <w:tab w:val="left" w:pos="6360"/>
          <w:tab w:val="left" w:pos="7371"/>
        </w:tabs>
        <w:ind w:right="425"/>
        <w:rPr>
          <w:rFonts w:ascii="Frutiger Neue LT Pro Light" w:hAnsi="Frutiger Neue LT Pro Light"/>
          <w:i/>
          <w:sz w:val="20"/>
          <w:szCs w:val="20"/>
        </w:rPr>
      </w:pPr>
      <w:r w:rsidRPr="00D05A82">
        <w:rPr>
          <w:rFonts w:ascii="Frutiger Neue LT Pro Light" w:hAnsi="Frutiger Neue LT Pro Light"/>
          <w:i/>
          <w:sz w:val="20"/>
          <w:szCs w:val="20"/>
        </w:rPr>
        <w:t xml:space="preserve">Bianca </w:t>
      </w:r>
      <w:proofErr w:type="spellStart"/>
      <w:r w:rsidRPr="00D05A82">
        <w:rPr>
          <w:rFonts w:ascii="Frutiger Neue LT Pro Light" w:hAnsi="Frutiger Neue LT Pro Light"/>
          <w:i/>
          <w:sz w:val="20"/>
          <w:szCs w:val="20"/>
        </w:rPr>
        <w:t>Marklstorfer</w:t>
      </w:r>
      <w:proofErr w:type="spellEnd"/>
    </w:p>
    <w:p w14:paraId="525C2804" w14:textId="77777777" w:rsidR="00590C47" w:rsidRPr="00D05A82" w:rsidRDefault="00590C47" w:rsidP="003B4A9E">
      <w:pPr>
        <w:tabs>
          <w:tab w:val="left" w:pos="6360"/>
          <w:tab w:val="left" w:pos="7371"/>
        </w:tabs>
        <w:ind w:right="425"/>
        <w:rPr>
          <w:rFonts w:ascii="Frutiger Neue LT Pro Light" w:hAnsi="Frutiger Neue LT Pro Light"/>
          <w:i/>
          <w:sz w:val="20"/>
          <w:szCs w:val="20"/>
          <w:lang w:val="it-IT"/>
        </w:rPr>
      </w:pPr>
      <w:proofErr w:type="spellStart"/>
      <w:r w:rsidRPr="00D05A82">
        <w:rPr>
          <w:rFonts w:ascii="Frutiger Neue LT Pro Light" w:hAnsi="Frutiger Neue LT Pro Light"/>
          <w:i/>
          <w:sz w:val="20"/>
          <w:szCs w:val="20"/>
          <w:lang w:val="it-IT"/>
        </w:rPr>
        <w:t>Telefon</w:t>
      </w:r>
      <w:proofErr w:type="spellEnd"/>
      <w:r w:rsidRPr="00D05A82">
        <w:rPr>
          <w:rFonts w:ascii="Frutiger Neue LT Pro Light" w:hAnsi="Frutiger Neue LT Pro Light"/>
          <w:i/>
          <w:sz w:val="20"/>
          <w:szCs w:val="20"/>
          <w:lang w:val="it-IT"/>
        </w:rPr>
        <w:t>: +49 8773 18162</w:t>
      </w:r>
    </w:p>
    <w:p w14:paraId="34780DE0" w14:textId="77777777" w:rsidR="00590C47" w:rsidRPr="00D05A82" w:rsidRDefault="00590C47" w:rsidP="003B4A9E">
      <w:pPr>
        <w:tabs>
          <w:tab w:val="left" w:pos="6360"/>
          <w:tab w:val="left" w:pos="7371"/>
        </w:tabs>
        <w:ind w:right="425"/>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7CB91DD7" w14:textId="77777777" w:rsidR="00590C47" w:rsidRPr="00006C2E" w:rsidRDefault="00590C47" w:rsidP="003B4A9E">
      <w:pPr>
        <w:tabs>
          <w:tab w:val="left" w:pos="6360"/>
          <w:tab w:val="left" w:pos="7371"/>
        </w:tabs>
        <w:ind w:right="425"/>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0" w:history="1">
        <w:r w:rsidRPr="00006C2E">
          <w:rPr>
            <w:rStyle w:val="Hyperlink"/>
            <w:rFonts w:ascii="Frutiger Neue LT Pro Light" w:hAnsi="Frutiger Neue LT Pro Light"/>
            <w:i/>
            <w:color w:val="auto"/>
            <w:sz w:val="20"/>
            <w:szCs w:val="20"/>
          </w:rPr>
          <w:t>presse@erlus.com</w:t>
        </w:r>
      </w:hyperlink>
    </w:p>
    <w:p w14:paraId="64BACEA5" w14:textId="77777777" w:rsidR="00590C47" w:rsidRPr="00D05A82" w:rsidRDefault="00590C47" w:rsidP="003B4A9E">
      <w:pPr>
        <w:tabs>
          <w:tab w:val="left" w:pos="6360"/>
          <w:tab w:val="left" w:pos="7371"/>
        </w:tabs>
        <w:ind w:right="425"/>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1" w:history="1">
        <w:r w:rsidRPr="00006C2E">
          <w:rPr>
            <w:rStyle w:val="Hyperlink"/>
            <w:rFonts w:ascii="Frutiger Neue LT Pro Light" w:hAnsi="Frutiger Neue LT Pro Light"/>
            <w:i/>
            <w:color w:val="auto"/>
            <w:sz w:val="20"/>
            <w:szCs w:val="20"/>
          </w:rPr>
          <w:t>erlus.com/</w:t>
        </w:r>
        <w:proofErr w:type="spellStart"/>
        <w:r w:rsidR="00006C2E" w:rsidRPr="00006C2E">
          <w:rPr>
            <w:rStyle w:val="Hyperlink"/>
            <w:rFonts w:ascii="Frutiger Neue LT Pro Light" w:hAnsi="Frutiger Neue LT Pro Light"/>
            <w:i/>
            <w:color w:val="auto"/>
            <w:sz w:val="20"/>
            <w:szCs w:val="20"/>
          </w:rPr>
          <w:t>news</w:t>
        </w:r>
        <w:proofErr w:type="spellEnd"/>
      </w:hyperlink>
    </w:p>
    <w:p w14:paraId="6D966E6C" w14:textId="77777777" w:rsidR="00AF32B7" w:rsidRPr="00722856" w:rsidRDefault="00AF32B7" w:rsidP="003B4A9E">
      <w:pPr>
        <w:tabs>
          <w:tab w:val="left" w:pos="6360"/>
          <w:tab w:val="left" w:pos="7371"/>
        </w:tabs>
        <w:ind w:right="425"/>
        <w:jc w:val="both"/>
        <w:rPr>
          <w:rFonts w:ascii="Frutiger Neue LT Pro Light" w:hAnsi="Frutiger Neue LT Pro Light" w:cs="Arial"/>
          <w:i/>
          <w:u w:val="single"/>
        </w:rPr>
      </w:pPr>
    </w:p>
    <w:p w14:paraId="3F17274F" w14:textId="77777777" w:rsidR="00AF32B7" w:rsidRPr="00722856" w:rsidRDefault="00AF32B7" w:rsidP="003B4A9E">
      <w:pPr>
        <w:tabs>
          <w:tab w:val="left" w:pos="7440"/>
        </w:tabs>
        <w:spacing w:line="360" w:lineRule="auto"/>
        <w:ind w:right="425"/>
        <w:jc w:val="both"/>
        <w:rPr>
          <w:rFonts w:ascii="Frutiger Neue LT Pro Light" w:hAnsi="Frutiger Neue LT Pro Light" w:cs="Arial"/>
          <w:bCs/>
          <w:i/>
          <w:color w:val="000000"/>
        </w:rPr>
      </w:pPr>
    </w:p>
    <w:p w14:paraId="764BE820" w14:textId="77777777" w:rsidR="00D44866" w:rsidRPr="00722856" w:rsidRDefault="00D44866" w:rsidP="003B4A9E">
      <w:pPr>
        <w:ind w:right="425"/>
        <w:jc w:val="both"/>
        <w:rPr>
          <w:rFonts w:ascii="Frutiger Neue LT Pro Light" w:hAnsi="Frutiger Neue LT Pro Light" w:cs="Arial"/>
          <w:bCs/>
          <w:i/>
          <w:color w:val="000000"/>
        </w:rPr>
      </w:pPr>
    </w:p>
    <w:sectPr w:rsidR="00D44866" w:rsidRPr="00722856" w:rsidSect="005C343E">
      <w:footerReference w:type="even" r:id="rId12"/>
      <w:footerReference w:type="default" r:id="rId13"/>
      <w:headerReference w:type="first" r:id="rId14"/>
      <w:footerReference w:type="first" r:id="rId15"/>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04148" w14:textId="77777777" w:rsidR="009170BB" w:rsidRDefault="009170BB">
      <w:r>
        <w:separator/>
      </w:r>
    </w:p>
  </w:endnote>
  <w:endnote w:type="continuationSeparator" w:id="0">
    <w:p w14:paraId="5462E4C2" w14:textId="77777777" w:rsidR="009170BB" w:rsidRDefault="0091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9850"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9443126"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D347"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2FC62AC7"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6050D"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3D4C9C83"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44C02" w14:textId="77777777" w:rsidR="009170BB" w:rsidRDefault="009170BB">
      <w:r>
        <w:separator/>
      </w:r>
    </w:p>
  </w:footnote>
  <w:footnote w:type="continuationSeparator" w:id="0">
    <w:p w14:paraId="15F13A23" w14:textId="77777777" w:rsidR="009170BB" w:rsidRDefault="00917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ED51A"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53486C93" wp14:editId="1C7A1A19">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69A23364" w14:textId="3A230ABE"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w:t>
    </w:r>
    <w:r w:rsidR="009170BB">
      <w:rPr>
        <w:rFonts w:ascii="Frutiger Neue LT Pro Light" w:hAnsi="Frutiger Neue LT Pro Light" w:cs="Arial"/>
        <w:sz w:val="32"/>
        <w:szCs w:val="32"/>
      </w:rPr>
      <w:t>MELDUNG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0BB"/>
    <w:rsid w:val="000001A4"/>
    <w:rsid w:val="00006C2E"/>
    <w:rsid w:val="0001694F"/>
    <w:rsid w:val="0003059D"/>
    <w:rsid w:val="00034025"/>
    <w:rsid w:val="00035EDC"/>
    <w:rsid w:val="000368A1"/>
    <w:rsid w:val="00037622"/>
    <w:rsid w:val="00037F25"/>
    <w:rsid w:val="00045A26"/>
    <w:rsid w:val="000509F7"/>
    <w:rsid w:val="00051494"/>
    <w:rsid w:val="000519E1"/>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967A9"/>
    <w:rsid w:val="000A4BA9"/>
    <w:rsid w:val="000A6909"/>
    <w:rsid w:val="000B4B4C"/>
    <w:rsid w:val="000C7600"/>
    <w:rsid w:val="000D05BF"/>
    <w:rsid w:val="000E50BD"/>
    <w:rsid w:val="000E675F"/>
    <w:rsid w:val="000F0EE2"/>
    <w:rsid w:val="000F0EED"/>
    <w:rsid w:val="000F46CD"/>
    <w:rsid w:val="000F5A60"/>
    <w:rsid w:val="00102D6B"/>
    <w:rsid w:val="001128D2"/>
    <w:rsid w:val="001172CC"/>
    <w:rsid w:val="00123312"/>
    <w:rsid w:val="001237B4"/>
    <w:rsid w:val="0013034A"/>
    <w:rsid w:val="00135A62"/>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D0D7B"/>
    <w:rsid w:val="001D7032"/>
    <w:rsid w:val="001E76F1"/>
    <w:rsid w:val="001E7B16"/>
    <w:rsid w:val="00203BD1"/>
    <w:rsid w:val="00210488"/>
    <w:rsid w:val="00213067"/>
    <w:rsid w:val="00217E78"/>
    <w:rsid w:val="002242CB"/>
    <w:rsid w:val="00225440"/>
    <w:rsid w:val="00235B59"/>
    <w:rsid w:val="00272E1E"/>
    <w:rsid w:val="00276FC3"/>
    <w:rsid w:val="00277CDA"/>
    <w:rsid w:val="0029258F"/>
    <w:rsid w:val="002B2AA6"/>
    <w:rsid w:val="002C102D"/>
    <w:rsid w:val="002D44C7"/>
    <w:rsid w:val="002D5475"/>
    <w:rsid w:val="002E1166"/>
    <w:rsid w:val="002E3D53"/>
    <w:rsid w:val="00304E97"/>
    <w:rsid w:val="00310E6E"/>
    <w:rsid w:val="00310F58"/>
    <w:rsid w:val="0031354E"/>
    <w:rsid w:val="00313D62"/>
    <w:rsid w:val="00315D46"/>
    <w:rsid w:val="003209C7"/>
    <w:rsid w:val="003209EB"/>
    <w:rsid w:val="003249CF"/>
    <w:rsid w:val="00324B35"/>
    <w:rsid w:val="00333326"/>
    <w:rsid w:val="003355B5"/>
    <w:rsid w:val="003403ED"/>
    <w:rsid w:val="00344B53"/>
    <w:rsid w:val="00351661"/>
    <w:rsid w:val="00352E19"/>
    <w:rsid w:val="0035515C"/>
    <w:rsid w:val="00365D86"/>
    <w:rsid w:val="00383A31"/>
    <w:rsid w:val="00383BB3"/>
    <w:rsid w:val="003873B2"/>
    <w:rsid w:val="00393672"/>
    <w:rsid w:val="003A031A"/>
    <w:rsid w:val="003B0DA8"/>
    <w:rsid w:val="003B36FD"/>
    <w:rsid w:val="003B45C7"/>
    <w:rsid w:val="003B4A68"/>
    <w:rsid w:val="003B4A9E"/>
    <w:rsid w:val="003C3095"/>
    <w:rsid w:val="003D43AF"/>
    <w:rsid w:val="003E4AE3"/>
    <w:rsid w:val="003F29D1"/>
    <w:rsid w:val="0040427D"/>
    <w:rsid w:val="0040432C"/>
    <w:rsid w:val="00415BD4"/>
    <w:rsid w:val="00427C98"/>
    <w:rsid w:val="00430755"/>
    <w:rsid w:val="0043174F"/>
    <w:rsid w:val="00435C8B"/>
    <w:rsid w:val="00446AA4"/>
    <w:rsid w:val="00454A7A"/>
    <w:rsid w:val="0046269E"/>
    <w:rsid w:val="00465038"/>
    <w:rsid w:val="00492407"/>
    <w:rsid w:val="004A17A0"/>
    <w:rsid w:val="004A7513"/>
    <w:rsid w:val="004B0817"/>
    <w:rsid w:val="004B1E78"/>
    <w:rsid w:val="004B4498"/>
    <w:rsid w:val="004B7E17"/>
    <w:rsid w:val="004C45C9"/>
    <w:rsid w:val="004E3A34"/>
    <w:rsid w:val="004E670C"/>
    <w:rsid w:val="004F55D5"/>
    <w:rsid w:val="004F6F49"/>
    <w:rsid w:val="00506AA4"/>
    <w:rsid w:val="0051280E"/>
    <w:rsid w:val="0052686C"/>
    <w:rsid w:val="0053013F"/>
    <w:rsid w:val="00536C02"/>
    <w:rsid w:val="00537A6D"/>
    <w:rsid w:val="0054150F"/>
    <w:rsid w:val="00543D66"/>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C343E"/>
    <w:rsid w:val="005C49B9"/>
    <w:rsid w:val="005D0F2C"/>
    <w:rsid w:val="005D7D7A"/>
    <w:rsid w:val="005E7C47"/>
    <w:rsid w:val="00601BB7"/>
    <w:rsid w:val="00602407"/>
    <w:rsid w:val="00610D34"/>
    <w:rsid w:val="00622E53"/>
    <w:rsid w:val="00630C1E"/>
    <w:rsid w:val="00640531"/>
    <w:rsid w:val="00646A0E"/>
    <w:rsid w:val="0065453E"/>
    <w:rsid w:val="0068592A"/>
    <w:rsid w:val="00691BDB"/>
    <w:rsid w:val="006A268C"/>
    <w:rsid w:val="006A74DA"/>
    <w:rsid w:val="006B39E6"/>
    <w:rsid w:val="006B748B"/>
    <w:rsid w:val="006C03ED"/>
    <w:rsid w:val="006D0179"/>
    <w:rsid w:val="006D36E1"/>
    <w:rsid w:val="006D4C97"/>
    <w:rsid w:val="006E00D8"/>
    <w:rsid w:val="006E2AE3"/>
    <w:rsid w:val="006E6DA5"/>
    <w:rsid w:val="006E7772"/>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A1B85"/>
    <w:rsid w:val="007A3B32"/>
    <w:rsid w:val="007B0C60"/>
    <w:rsid w:val="007C442F"/>
    <w:rsid w:val="007C4E07"/>
    <w:rsid w:val="007C7DDD"/>
    <w:rsid w:val="007D661E"/>
    <w:rsid w:val="007E1E99"/>
    <w:rsid w:val="007E359A"/>
    <w:rsid w:val="007F145C"/>
    <w:rsid w:val="007F5D67"/>
    <w:rsid w:val="007F7C16"/>
    <w:rsid w:val="008158E7"/>
    <w:rsid w:val="0081759E"/>
    <w:rsid w:val="00817801"/>
    <w:rsid w:val="00834AF2"/>
    <w:rsid w:val="00851F49"/>
    <w:rsid w:val="008665AD"/>
    <w:rsid w:val="008754AD"/>
    <w:rsid w:val="008815F5"/>
    <w:rsid w:val="008858C6"/>
    <w:rsid w:val="008A00EE"/>
    <w:rsid w:val="008B2C12"/>
    <w:rsid w:val="008C66C1"/>
    <w:rsid w:val="008D19C3"/>
    <w:rsid w:val="008D3A41"/>
    <w:rsid w:val="008E37AA"/>
    <w:rsid w:val="008F4A6C"/>
    <w:rsid w:val="0090031C"/>
    <w:rsid w:val="00904D42"/>
    <w:rsid w:val="009170BB"/>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253D"/>
    <w:rsid w:val="00986910"/>
    <w:rsid w:val="00986946"/>
    <w:rsid w:val="00991850"/>
    <w:rsid w:val="00995D38"/>
    <w:rsid w:val="00997A9C"/>
    <w:rsid w:val="009A1C09"/>
    <w:rsid w:val="009A1F92"/>
    <w:rsid w:val="009A24C7"/>
    <w:rsid w:val="009A254F"/>
    <w:rsid w:val="009B5D1A"/>
    <w:rsid w:val="009D028F"/>
    <w:rsid w:val="009E3B9B"/>
    <w:rsid w:val="009E3D6B"/>
    <w:rsid w:val="009E4082"/>
    <w:rsid w:val="009F1A3A"/>
    <w:rsid w:val="009F40F2"/>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973"/>
    <w:rsid w:val="00A557B2"/>
    <w:rsid w:val="00A57B5E"/>
    <w:rsid w:val="00A615DF"/>
    <w:rsid w:val="00A71632"/>
    <w:rsid w:val="00A73EFE"/>
    <w:rsid w:val="00A855D0"/>
    <w:rsid w:val="00A8739C"/>
    <w:rsid w:val="00A917A8"/>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11537"/>
    <w:rsid w:val="00B16B81"/>
    <w:rsid w:val="00B217B3"/>
    <w:rsid w:val="00B23352"/>
    <w:rsid w:val="00B233DE"/>
    <w:rsid w:val="00B26282"/>
    <w:rsid w:val="00B3283A"/>
    <w:rsid w:val="00B35298"/>
    <w:rsid w:val="00B4185A"/>
    <w:rsid w:val="00B47010"/>
    <w:rsid w:val="00B518C0"/>
    <w:rsid w:val="00B56E54"/>
    <w:rsid w:val="00B608C6"/>
    <w:rsid w:val="00B62E13"/>
    <w:rsid w:val="00B64514"/>
    <w:rsid w:val="00B660D6"/>
    <w:rsid w:val="00B6630C"/>
    <w:rsid w:val="00B73785"/>
    <w:rsid w:val="00B77F69"/>
    <w:rsid w:val="00B81866"/>
    <w:rsid w:val="00B8553C"/>
    <w:rsid w:val="00B860E8"/>
    <w:rsid w:val="00B9756E"/>
    <w:rsid w:val="00BA4F3A"/>
    <w:rsid w:val="00BB709C"/>
    <w:rsid w:val="00BB7D9F"/>
    <w:rsid w:val="00BC011C"/>
    <w:rsid w:val="00BD1912"/>
    <w:rsid w:val="00BD1BEC"/>
    <w:rsid w:val="00BD481B"/>
    <w:rsid w:val="00BD5EE4"/>
    <w:rsid w:val="00BE2DF2"/>
    <w:rsid w:val="00BE5989"/>
    <w:rsid w:val="00BE5C59"/>
    <w:rsid w:val="00BE7FC2"/>
    <w:rsid w:val="00BF5FEB"/>
    <w:rsid w:val="00C1702D"/>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E0A17"/>
    <w:rsid w:val="00CF12FA"/>
    <w:rsid w:val="00CF2A8A"/>
    <w:rsid w:val="00CF4B4C"/>
    <w:rsid w:val="00D119D3"/>
    <w:rsid w:val="00D1660F"/>
    <w:rsid w:val="00D25414"/>
    <w:rsid w:val="00D27CF8"/>
    <w:rsid w:val="00D31B96"/>
    <w:rsid w:val="00D37567"/>
    <w:rsid w:val="00D44866"/>
    <w:rsid w:val="00D5028E"/>
    <w:rsid w:val="00D51F81"/>
    <w:rsid w:val="00D53B8B"/>
    <w:rsid w:val="00D60CF6"/>
    <w:rsid w:val="00D7293D"/>
    <w:rsid w:val="00D76989"/>
    <w:rsid w:val="00D81462"/>
    <w:rsid w:val="00D8373F"/>
    <w:rsid w:val="00D94EA4"/>
    <w:rsid w:val="00D97E85"/>
    <w:rsid w:val="00DA12DE"/>
    <w:rsid w:val="00DC236E"/>
    <w:rsid w:val="00DC73E8"/>
    <w:rsid w:val="00DE013A"/>
    <w:rsid w:val="00DE13BB"/>
    <w:rsid w:val="00DE1C0A"/>
    <w:rsid w:val="00DE309D"/>
    <w:rsid w:val="00DF3FE3"/>
    <w:rsid w:val="00DF6643"/>
    <w:rsid w:val="00DF7C1C"/>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B2CCB"/>
    <w:rsid w:val="00EB67B6"/>
    <w:rsid w:val="00EC1228"/>
    <w:rsid w:val="00EC7304"/>
    <w:rsid w:val="00ED6580"/>
    <w:rsid w:val="00EE0D84"/>
    <w:rsid w:val="00EE1AD3"/>
    <w:rsid w:val="00EF0F26"/>
    <w:rsid w:val="00EF616C"/>
    <w:rsid w:val="00F006E7"/>
    <w:rsid w:val="00F022DC"/>
    <w:rsid w:val="00F05DF0"/>
    <w:rsid w:val="00F06F64"/>
    <w:rsid w:val="00F106FD"/>
    <w:rsid w:val="00F23304"/>
    <w:rsid w:val="00F3067A"/>
    <w:rsid w:val="00F34E24"/>
    <w:rsid w:val="00F436EF"/>
    <w:rsid w:val="00F449C0"/>
    <w:rsid w:val="00F50A74"/>
    <w:rsid w:val="00F51B88"/>
    <w:rsid w:val="00F51EA1"/>
    <w:rsid w:val="00F539AC"/>
    <w:rsid w:val="00F54329"/>
    <w:rsid w:val="00F61AC0"/>
    <w:rsid w:val="00F73E79"/>
    <w:rsid w:val="00F92D56"/>
    <w:rsid w:val="00F96787"/>
    <w:rsid w:val="00FA0CCF"/>
    <w:rsid w:val="00FB3981"/>
    <w:rsid w:val="00FB5604"/>
    <w:rsid w:val="00FC3B32"/>
    <w:rsid w:val="00FC68F2"/>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0E925"/>
  <w15:docId w15:val="{80DF9D06-098B-4713-84E9-6D0088E35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KXGdedf9PVg?si=goM4xubdiFj4Zuo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lus.com/new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esse@erlus.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3</Pages>
  <Words>311</Words>
  <Characters>2257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2563</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6</cp:revision>
  <cp:lastPrinted>2020-01-16T08:35:00Z</cp:lastPrinted>
  <dcterms:created xsi:type="dcterms:W3CDTF">2026-09-14T13:31:00Z</dcterms:created>
  <dcterms:modified xsi:type="dcterms:W3CDTF">2026-09-15T11:54:00Z</dcterms:modified>
</cp:coreProperties>
</file>