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CE76" w14:textId="77777777" w:rsidR="00AC0AC5" w:rsidRDefault="00AC0AC5" w:rsidP="00711B59">
      <w:pPr>
        <w:spacing w:line="360" w:lineRule="auto"/>
        <w:ind w:right="567"/>
        <w:jc w:val="both"/>
        <w:rPr>
          <w:rFonts w:ascii="Frutiger Neue LT Pro Light" w:hAnsi="Frutiger Neue LT Pro Light" w:cs="Arial"/>
          <w:b/>
        </w:rPr>
      </w:pPr>
    </w:p>
    <w:p w14:paraId="64A48AFD" w14:textId="30A995E0" w:rsidR="00D76989" w:rsidRPr="00D76989" w:rsidRDefault="00B621B8" w:rsidP="00711B59">
      <w:pPr>
        <w:spacing w:line="360" w:lineRule="auto"/>
        <w:ind w:right="567"/>
        <w:rPr>
          <w:rFonts w:ascii="Frutiger Neue LT Pro Light" w:hAnsi="Frutiger Neue LT Pro Light"/>
          <w:b/>
          <w:sz w:val="28"/>
          <w:szCs w:val="28"/>
        </w:rPr>
      </w:pPr>
      <w:r>
        <w:rPr>
          <w:rFonts w:ascii="Frutiger Neue LT Pro Light" w:hAnsi="Frutiger Neue LT Pro Light"/>
          <w:b/>
          <w:sz w:val="32"/>
          <w:szCs w:val="32"/>
        </w:rPr>
        <w:t>Landrat informiert sich bei ERLUS über Energie und Baukonjunktur</w:t>
      </w:r>
    </w:p>
    <w:p w14:paraId="1774EB26" w14:textId="77777777" w:rsidR="00B217B3" w:rsidRDefault="00B217B3" w:rsidP="00711B59">
      <w:pPr>
        <w:spacing w:line="360" w:lineRule="auto"/>
        <w:ind w:right="567"/>
        <w:rPr>
          <w:rFonts w:ascii="Frutiger Neue LT Pro Light" w:hAnsi="Frutiger Neue LT Pro Light" w:cs="Arial"/>
          <w:b/>
          <w:sz w:val="28"/>
          <w:szCs w:val="28"/>
        </w:rPr>
      </w:pPr>
    </w:p>
    <w:p w14:paraId="7B6DBF1B" w14:textId="64B8A723" w:rsidR="00590C47" w:rsidRPr="00590C47" w:rsidRDefault="004C3AAF" w:rsidP="00711B59">
      <w:pPr>
        <w:autoSpaceDE w:val="0"/>
        <w:autoSpaceDN w:val="0"/>
        <w:adjustRightInd w:val="0"/>
        <w:spacing w:line="360" w:lineRule="auto"/>
        <w:ind w:right="567"/>
        <w:rPr>
          <w:rFonts w:ascii="Frutiger Neue LT Pro Light" w:hAnsi="Frutiger Neue LT Pro Light"/>
          <w:bCs/>
          <w:i/>
          <w:iCs/>
        </w:rPr>
      </w:pPr>
      <w:r>
        <w:rPr>
          <w:rFonts w:ascii="Frutiger Neue LT Pro Light" w:hAnsi="Frutiger Neue LT Pro Light"/>
          <w:bCs/>
          <w:i/>
          <w:iCs/>
        </w:rPr>
        <w:t xml:space="preserve">Von Bianca </w:t>
      </w:r>
      <w:proofErr w:type="spellStart"/>
      <w:r>
        <w:rPr>
          <w:rFonts w:ascii="Frutiger Neue LT Pro Light" w:hAnsi="Frutiger Neue LT Pro Light"/>
          <w:bCs/>
          <w:i/>
          <w:iCs/>
        </w:rPr>
        <w:t>Marklstorfer</w:t>
      </w:r>
      <w:proofErr w:type="spellEnd"/>
    </w:p>
    <w:p w14:paraId="3C4978C1" w14:textId="77777777" w:rsidR="00590C47" w:rsidRPr="00D76989" w:rsidRDefault="00590C47" w:rsidP="00711B59">
      <w:pPr>
        <w:spacing w:line="360" w:lineRule="auto"/>
        <w:ind w:right="567"/>
        <w:rPr>
          <w:rFonts w:ascii="Frutiger Neue LT Pro Light" w:hAnsi="Frutiger Neue LT Pro Light" w:cs="Arial"/>
          <w:b/>
          <w:sz w:val="28"/>
          <w:szCs w:val="28"/>
        </w:rPr>
      </w:pPr>
    </w:p>
    <w:p w14:paraId="58C08FB4" w14:textId="77C355F3" w:rsidR="0054192C" w:rsidRDefault="00006C2E" w:rsidP="00711B59">
      <w:pPr>
        <w:autoSpaceDE w:val="0"/>
        <w:autoSpaceDN w:val="0"/>
        <w:adjustRightInd w:val="0"/>
        <w:spacing w:line="360" w:lineRule="auto"/>
        <w:ind w:right="567"/>
        <w:rPr>
          <w:rFonts w:ascii="Frutiger Neue LT Pro Light" w:hAnsi="Frutiger Neue LT Pro Light"/>
          <w:b/>
        </w:rPr>
      </w:pPr>
      <w:r>
        <w:rPr>
          <w:rFonts w:ascii="Frutiger Neue LT Pro Light" w:hAnsi="Frutiger Neue LT Pro Light"/>
          <w:b/>
        </w:rPr>
        <w:t xml:space="preserve">Neufahrn, </w:t>
      </w:r>
      <w:r w:rsidR="004C3AAF">
        <w:rPr>
          <w:rFonts w:ascii="Frutiger Neue LT Pro Light" w:hAnsi="Frutiger Neue LT Pro Light"/>
          <w:b/>
        </w:rPr>
        <w:t>August 2026</w:t>
      </w:r>
      <w:r>
        <w:rPr>
          <w:rFonts w:ascii="Frutiger Neue LT Pro Light" w:hAnsi="Frutiger Neue LT Pro Light"/>
          <w:b/>
        </w:rPr>
        <w:t xml:space="preserve">. </w:t>
      </w:r>
      <w:r w:rsidR="004C3AAF">
        <w:rPr>
          <w:rFonts w:ascii="Frutiger Neue LT Pro Light" w:hAnsi="Frutiger Neue LT Pro Light"/>
          <w:b/>
        </w:rPr>
        <w:t xml:space="preserve">Alfred Holzner hat </w:t>
      </w:r>
      <w:r w:rsidR="00F25418">
        <w:rPr>
          <w:rFonts w:ascii="Frutiger Neue LT Pro Light" w:hAnsi="Frutiger Neue LT Pro Light"/>
          <w:b/>
        </w:rPr>
        <w:t>die</w:t>
      </w:r>
      <w:r w:rsidR="004C3AAF">
        <w:rPr>
          <w:rFonts w:ascii="Frutiger Neue LT Pro Light" w:hAnsi="Frutiger Neue LT Pro Light"/>
          <w:b/>
        </w:rPr>
        <w:t xml:space="preserve"> ERLUS </w:t>
      </w:r>
      <w:r w:rsidR="00F25418">
        <w:rPr>
          <w:rFonts w:ascii="Frutiger Neue LT Pro Light" w:hAnsi="Frutiger Neue LT Pro Light"/>
          <w:b/>
        </w:rPr>
        <w:t xml:space="preserve">AG </w:t>
      </w:r>
      <w:r w:rsidR="004C3AAF">
        <w:rPr>
          <w:rFonts w:ascii="Frutiger Neue LT Pro Light" w:hAnsi="Frutiger Neue LT Pro Light"/>
          <w:b/>
        </w:rPr>
        <w:t>in Neufahrn besucht</w:t>
      </w:r>
      <w:r w:rsidR="0054192C">
        <w:rPr>
          <w:rFonts w:ascii="Frutiger Neue LT Pro Light" w:hAnsi="Frutiger Neue LT Pro Light"/>
          <w:b/>
        </w:rPr>
        <w:t>. Bei</w:t>
      </w:r>
      <w:r w:rsidR="00B621B8">
        <w:rPr>
          <w:rFonts w:ascii="Frutiger Neue LT Pro Light" w:hAnsi="Frutiger Neue LT Pro Light"/>
          <w:b/>
        </w:rPr>
        <w:t xml:space="preserve"> einem anschließenden Rundgang</w:t>
      </w:r>
      <w:r w:rsidR="0054192C">
        <w:rPr>
          <w:rFonts w:ascii="Frutiger Neue LT Pro Light" w:hAnsi="Frutiger Neue LT Pro Light"/>
          <w:b/>
        </w:rPr>
        <w:t xml:space="preserve"> </w:t>
      </w:r>
      <w:r w:rsidR="00F529AF">
        <w:rPr>
          <w:rFonts w:ascii="Frutiger Neue LT Pro Light" w:hAnsi="Frutiger Neue LT Pro Light"/>
          <w:b/>
        </w:rPr>
        <w:t xml:space="preserve">durch die Dachziegelwerke </w:t>
      </w:r>
      <w:r w:rsidR="0054192C">
        <w:rPr>
          <w:rFonts w:ascii="Frutiger Neue LT Pro Light" w:hAnsi="Frutiger Neue LT Pro Light"/>
          <w:b/>
        </w:rPr>
        <w:t xml:space="preserve">tauschte sich der Landrat des Landkreises Landshut über </w:t>
      </w:r>
      <w:r w:rsidR="00F529AF">
        <w:rPr>
          <w:rFonts w:ascii="Frutiger Neue LT Pro Light" w:hAnsi="Frutiger Neue LT Pro Light"/>
          <w:b/>
        </w:rPr>
        <w:t xml:space="preserve">die </w:t>
      </w:r>
      <w:r w:rsidR="0054192C">
        <w:rPr>
          <w:rFonts w:ascii="Frutiger Neue LT Pro Light" w:hAnsi="Frutiger Neue LT Pro Light"/>
          <w:b/>
        </w:rPr>
        <w:t xml:space="preserve">Themen </w:t>
      </w:r>
      <w:r w:rsidR="004A1168">
        <w:rPr>
          <w:rFonts w:ascii="Frutiger Neue LT Pro Light" w:hAnsi="Frutiger Neue LT Pro Light"/>
          <w:b/>
        </w:rPr>
        <w:t>Baukonjunktur, Energie</w:t>
      </w:r>
      <w:r w:rsidR="00F529AF">
        <w:rPr>
          <w:rFonts w:ascii="Frutiger Neue LT Pro Light" w:hAnsi="Frutiger Neue LT Pro Light"/>
          <w:b/>
        </w:rPr>
        <w:t xml:space="preserve"> sowie </w:t>
      </w:r>
      <w:r w:rsidR="004A1168">
        <w:rPr>
          <w:rFonts w:ascii="Frutiger Neue LT Pro Light" w:hAnsi="Frutiger Neue LT Pro Light"/>
          <w:b/>
        </w:rPr>
        <w:t xml:space="preserve">Arbeits- und </w:t>
      </w:r>
      <w:r w:rsidR="00F529AF">
        <w:rPr>
          <w:rFonts w:ascii="Frutiger Neue LT Pro Light" w:hAnsi="Frutiger Neue LT Pro Light"/>
          <w:b/>
        </w:rPr>
        <w:t>Ausbildung</w:t>
      </w:r>
      <w:r w:rsidR="0002538B">
        <w:rPr>
          <w:rFonts w:ascii="Frutiger Neue LT Pro Light" w:hAnsi="Frutiger Neue LT Pro Light"/>
          <w:b/>
        </w:rPr>
        <w:t>splätze</w:t>
      </w:r>
      <w:r w:rsidR="00F529AF">
        <w:rPr>
          <w:rFonts w:ascii="Frutiger Neue LT Pro Light" w:hAnsi="Frutiger Neue LT Pro Light"/>
          <w:b/>
        </w:rPr>
        <w:t xml:space="preserve"> </w:t>
      </w:r>
      <w:r w:rsidR="0054192C">
        <w:rPr>
          <w:rFonts w:ascii="Frutiger Neue LT Pro Light" w:hAnsi="Frutiger Neue LT Pro Light"/>
          <w:b/>
        </w:rPr>
        <w:t xml:space="preserve">mit der </w:t>
      </w:r>
      <w:r w:rsidR="00F529AF">
        <w:rPr>
          <w:rFonts w:ascii="Frutiger Neue LT Pro Light" w:hAnsi="Frutiger Neue LT Pro Light"/>
          <w:b/>
        </w:rPr>
        <w:t xml:space="preserve">ERLUS </w:t>
      </w:r>
      <w:r w:rsidR="0054192C">
        <w:rPr>
          <w:rFonts w:ascii="Frutiger Neue LT Pro Light" w:hAnsi="Frutiger Neue LT Pro Light"/>
          <w:b/>
        </w:rPr>
        <w:t xml:space="preserve">Firmenleitung aus. </w:t>
      </w:r>
    </w:p>
    <w:p w14:paraId="3F81EC5D" w14:textId="77777777" w:rsidR="0054192C" w:rsidRDefault="0054192C" w:rsidP="00711B59">
      <w:pPr>
        <w:autoSpaceDE w:val="0"/>
        <w:autoSpaceDN w:val="0"/>
        <w:adjustRightInd w:val="0"/>
        <w:spacing w:line="360" w:lineRule="auto"/>
        <w:ind w:right="567"/>
        <w:rPr>
          <w:rFonts w:ascii="Frutiger Neue LT Pro Light" w:hAnsi="Frutiger Neue LT Pro Light"/>
        </w:rPr>
      </w:pPr>
    </w:p>
    <w:p w14:paraId="3B2E0538" w14:textId="3F8A0ABC" w:rsidR="00DD31F9" w:rsidRDefault="0054192C" w:rsidP="00711B59">
      <w:pPr>
        <w:autoSpaceDE w:val="0"/>
        <w:autoSpaceDN w:val="0"/>
        <w:adjustRightInd w:val="0"/>
        <w:spacing w:line="360" w:lineRule="auto"/>
        <w:ind w:right="567"/>
        <w:rPr>
          <w:rFonts w:ascii="Frutiger Neue LT Pro Light" w:hAnsi="Frutiger Neue LT Pro Light"/>
        </w:rPr>
      </w:pPr>
      <w:r>
        <w:rPr>
          <w:rFonts w:ascii="Frutiger Neue LT Pro Light" w:hAnsi="Frutiger Neue LT Pro Light"/>
        </w:rPr>
        <w:t xml:space="preserve">Er wolle persönlich wissen, wie es den Unternehmen im Landkreis gehe und wo das Landratsamt </w:t>
      </w:r>
      <w:r w:rsidR="00B621B8">
        <w:rPr>
          <w:rFonts w:ascii="Frutiger Neue LT Pro Light" w:hAnsi="Frutiger Neue LT Pro Light"/>
        </w:rPr>
        <w:t xml:space="preserve">sie </w:t>
      </w:r>
      <w:r>
        <w:rPr>
          <w:rFonts w:ascii="Frutiger Neue LT Pro Light" w:hAnsi="Frutiger Neue LT Pro Light"/>
        </w:rPr>
        <w:t>unterstützen k</w:t>
      </w:r>
      <w:r w:rsidR="00B621B8">
        <w:rPr>
          <w:rFonts w:ascii="Frutiger Neue LT Pro Light" w:hAnsi="Frutiger Neue LT Pro Light"/>
        </w:rPr>
        <w:t>önne</w:t>
      </w:r>
      <w:r>
        <w:rPr>
          <w:rFonts w:ascii="Frutiger Neue LT Pro Light" w:hAnsi="Frutiger Neue LT Pro Light"/>
        </w:rPr>
        <w:t xml:space="preserve">, </w:t>
      </w:r>
      <w:r w:rsidR="00B621B8">
        <w:rPr>
          <w:rFonts w:ascii="Frutiger Neue LT Pro Light" w:hAnsi="Frutiger Neue LT Pro Light"/>
        </w:rPr>
        <w:t>sagte</w:t>
      </w:r>
      <w:r>
        <w:rPr>
          <w:rFonts w:ascii="Frutiger Neue LT Pro Light" w:hAnsi="Frutiger Neue LT Pro Light"/>
        </w:rPr>
        <w:t xml:space="preserve"> Landrat Alfred Holzner (FW)</w:t>
      </w:r>
      <w:r w:rsidR="00B621B8">
        <w:rPr>
          <w:rFonts w:ascii="Frutiger Neue LT Pro Light" w:hAnsi="Frutiger Neue LT Pro Light"/>
        </w:rPr>
        <w:t>,</w:t>
      </w:r>
      <w:r w:rsidR="004A1168">
        <w:rPr>
          <w:rFonts w:ascii="Frutiger Neue LT Pro Light" w:hAnsi="Frutiger Neue LT Pro Light"/>
        </w:rPr>
        <w:t xml:space="preserve"> der zu</w:t>
      </w:r>
      <w:r w:rsidR="00B621B8">
        <w:rPr>
          <w:rFonts w:ascii="Frutiger Neue LT Pro Light" w:hAnsi="Frutiger Neue LT Pro Light"/>
        </w:rPr>
        <w:t xml:space="preserve"> seinem</w:t>
      </w:r>
      <w:r w:rsidR="004A1168">
        <w:rPr>
          <w:rFonts w:ascii="Frutiger Neue LT Pro Light" w:hAnsi="Frutiger Neue LT Pro Light"/>
        </w:rPr>
        <w:t xml:space="preserve"> Antrittsbesuch seinen Wirtschaftsreferenten Ludwig Götz mit</w:t>
      </w:r>
      <w:r w:rsidR="00B621B8">
        <w:rPr>
          <w:rFonts w:ascii="Frutiger Neue LT Pro Light" w:hAnsi="Frutiger Neue LT Pro Light"/>
        </w:rPr>
        <w:t xml:space="preserve">gebracht hatte. </w:t>
      </w:r>
      <w:r w:rsidR="004A1168">
        <w:rPr>
          <w:rFonts w:ascii="Frutiger Neue LT Pro Light" w:hAnsi="Frutiger Neue LT Pro Light"/>
        </w:rPr>
        <w:t xml:space="preserve">Martin Eisenreich, kaufmännischer Vorstand </w:t>
      </w:r>
      <w:r w:rsidR="002B2A2D">
        <w:rPr>
          <w:rFonts w:ascii="Frutiger Neue LT Pro Light" w:hAnsi="Frutiger Neue LT Pro Light"/>
        </w:rPr>
        <w:t>bei ERLUS</w:t>
      </w:r>
      <w:r w:rsidR="00FC0D56">
        <w:rPr>
          <w:rFonts w:ascii="Frutiger Neue LT Pro Light" w:hAnsi="Frutiger Neue LT Pro Light"/>
        </w:rPr>
        <w:t>, betonte, die Geschäfte l</w:t>
      </w:r>
      <w:r w:rsidR="00B621B8">
        <w:rPr>
          <w:rFonts w:ascii="Frutiger Neue LT Pro Light" w:hAnsi="Frutiger Neue LT Pro Light"/>
        </w:rPr>
        <w:t>iefen</w:t>
      </w:r>
      <w:r w:rsidR="00FC0D56">
        <w:rPr>
          <w:rFonts w:ascii="Frutiger Neue LT Pro Light" w:hAnsi="Frutiger Neue LT Pro Light"/>
        </w:rPr>
        <w:t xml:space="preserve"> </w:t>
      </w:r>
      <w:r w:rsidR="00711B59">
        <w:rPr>
          <w:rFonts w:ascii="Frutiger Neue LT Pro Light" w:hAnsi="Frutiger Neue LT Pro Light"/>
        </w:rPr>
        <w:t xml:space="preserve">im Vergleich zum langjährigen Mittel bei deutlich verringertem Absatz </w:t>
      </w:r>
      <w:r w:rsidR="00FC0D56">
        <w:rPr>
          <w:rFonts w:ascii="Frutiger Neue LT Pro Light" w:hAnsi="Frutiger Neue LT Pro Light"/>
        </w:rPr>
        <w:t>stabil</w:t>
      </w:r>
      <w:r w:rsidR="00711B59">
        <w:rPr>
          <w:rFonts w:ascii="Frutiger Neue LT Pro Light" w:hAnsi="Frutiger Neue LT Pro Light"/>
        </w:rPr>
        <w:t xml:space="preserve">. Den dramatischen Rückgang der letzten Jahre im Neubau konnte ERLUS teilweise über den Bereich der Sanierungen sowie Innovationen bei den Produkten, wie dem Energiedach oder dem im Schornstein integrierten Speicherofen </w:t>
      </w:r>
      <w:proofErr w:type="spellStart"/>
      <w:r w:rsidR="00711B59">
        <w:rPr>
          <w:rFonts w:ascii="Frutiger Neue LT Pro Light" w:hAnsi="Frutiger Neue LT Pro Light"/>
        </w:rPr>
        <w:t>Erlutherm</w:t>
      </w:r>
      <w:proofErr w:type="spellEnd"/>
      <w:r w:rsidR="00711B59">
        <w:rPr>
          <w:rFonts w:ascii="Frutiger Neue LT Pro Light" w:hAnsi="Frutiger Neue LT Pro Light"/>
        </w:rPr>
        <w:t xml:space="preserve"> kompensieren.</w:t>
      </w:r>
    </w:p>
    <w:p w14:paraId="46B15BA4" w14:textId="77777777" w:rsidR="00B87BE0" w:rsidRDefault="00B87BE0" w:rsidP="00711B59">
      <w:pPr>
        <w:autoSpaceDE w:val="0"/>
        <w:autoSpaceDN w:val="0"/>
        <w:adjustRightInd w:val="0"/>
        <w:spacing w:line="360" w:lineRule="auto"/>
        <w:ind w:right="567"/>
        <w:rPr>
          <w:rFonts w:ascii="Frutiger Neue LT Pro Light" w:hAnsi="Frutiger Neue LT Pro Light"/>
        </w:rPr>
      </w:pPr>
    </w:p>
    <w:p w14:paraId="45288BDE" w14:textId="74816422" w:rsidR="00DD31F9" w:rsidRDefault="00B621B8" w:rsidP="00711B59">
      <w:pPr>
        <w:autoSpaceDE w:val="0"/>
        <w:autoSpaceDN w:val="0"/>
        <w:adjustRightInd w:val="0"/>
        <w:spacing w:line="360" w:lineRule="auto"/>
        <w:ind w:right="567"/>
        <w:rPr>
          <w:rFonts w:ascii="Frutiger Neue LT Pro Light" w:hAnsi="Frutiger Neue LT Pro Light"/>
          <w:b/>
          <w:bCs/>
        </w:rPr>
      </w:pPr>
      <w:r>
        <w:rPr>
          <w:rFonts w:ascii="Frutiger Neue LT Pro Light" w:hAnsi="Frutiger Neue LT Pro Light"/>
          <w:b/>
          <w:bCs/>
        </w:rPr>
        <w:t>Eigenstrom deckt den Tagesbedarf</w:t>
      </w:r>
    </w:p>
    <w:p w14:paraId="5D9D77AB" w14:textId="77777777" w:rsidR="00B87BE0" w:rsidRPr="00B87BE0" w:rsidRDefault="00B87BE0" w:rsidP="00711B59">
      <w:pPr>
        <w:autoSpaceDE w:val="0"/>
        <w:autoSpaceDN w:val="0"/>
        <w:adjustRightInd w:val="0"/>
        <w:spacing w:line="360" w:lineRule="auto"/>
        <w:ind w:right="567"/>
        <w:rPr>
          <w:rFonts w:ascii="Frutiger Neue LT Pro Light" w:hAnsi="Frutiger Neue LT Pro Light"/>
          <w:b/>
          <w:bCs/>
        </w:rPr>
      </w:pPr>
    </w:p>
    <w:p w14:paraId="1531AD25" w14:textId="77777777" w:rsidR="00711B59" w:rsidRDefault="00B621B8" w:rsidP="00711B59">
      <w:pPr>
        <w:autoSpaceDE w:val="0"/>
        <w:autoSpaceDN w:val="0"/>
        <w:adjustRightInd w:val="0"/>
        <w:spacing w:line="360" w:lineRule="auto"/>
        <w:ind w:right="567"/>
        <w:rPr>
          <w:rFonts w:ascii="Frutiger Neue LT Pro Light" w:hAnsi="Frutiger Neue LT Pro Light"/>
        </w:rPr>
      </w:pPr>
      <w:r>
        <w:rPr>
          <w:rFonts w:ascii="Frutiger Neue LT Pro Light" w:hAnsi="Frutiger Neue LT Pro Light"/>
        </w:rPr>
        <w:t>Die Eigenstromversorgung sei derzeit das zentrale Thema</w:t>
      </w:r>
      <w:r w:rsidR="00DD31F9">
        <w:rPr>
          <w:rFonts w:ascii="Frutiger Neue LT Pro Light" w:hAnsi="Frutiger Neue LT Pro Light"/>
        </w:rPr>
        <w:t xml:space="preserve">, meinte Claus </w:t>
      </w:r>
      <w:proofErr w:type="spellStart"/>
      <w:r w:rsidR="00DD31F9">
        <w:rPr>
          <w:rFonts w:ascii="Frutiger Neue LT Pro Light" w:hAnsi="Frutiger Neue LT Pro Light"/>
        </w:rPr>
        <w:t>Girnghuber</w:t>
      </w:r>
      <w:proofErr w:type="spellEnd"/>
      <w:r w:rsidR="00DD31F9">
        <w:rPr>
          <w:rFonts w:ascii="Frutiger Neue LT Pro Light" w:hAnsi="Frutiger Neue LT Pro Light"/>
        </w:rPr>
        <w:t xml:space="preserve">, Geschäftsführer des Ziegelherstellers GIMA in Marklkofen und Aufsichtsratsvorsitzender der ERLUS AG. Er wünschte sich weniger Bürokratie in Genehmigungsverfahren und berichtete vom aktuell gestarteten Windradbau in Marklkofen. </w:t>
      </w:r>
    </w:p>
    <w:p w14:paraId="26A018F3" w14:textId="712CE8BF" w:rsidR="00711B59" w:rsidRDefault="00711B59" w:rsidP="00711B59">
      <w:pPr>
        <w:autoSpaceDE w:val="0"/>
        <w:autoSpaceDN w:val="0"/>
        <w:adjustRightInd w:val="0"/>
        <w:spacing w:line="360" w:lineRule="auto"/>
        <w:ind w:right="567"/>
        <w:rPr>
          <w:rFonts w:ascii="Frutiger Neue LT Pro Light" w:hAnsi="Frutiger Neue LT Pro Light"/>
        </w:rPr>
      </w:pPr>
      <w:r>
        <w:rPr>
          <w:rFonts w:ascii="Frutiger Neue LT Pro Light" w:hAnsi="Frutiger Neue LT Pro Light"/>
        </w:rPr>
        <w:lastRenderedPageBreak/>
        <w:t>ERLUS geh</w:t>
      </w:r>
      <w:r>
        <w:rPr>
          <w:rFonts w:ascii="Frutiger Neue LT Pro Light" w:hAnsi="Frutiger Neue LT Pro Light"/>
        </w:rPr>
        <w:t>e</w:t>
      </w:r>
      <w:r>
        <w:rPr>
          <w:rFonts w:ascii="Frutiger Neue LT Pro Light" w:hAnsi="Frutiger Neue LT Pro Light"/>
        </w:rPr>
        <w:t xml:space="preserve"> seinen Weg in die Dekarbonisierung konsequent weiter. Einerseits mit nachhaltigen, weil ausgesprochen langlebigen Produkten. Andererseits wird auch die Produktion entsprechend angepasst. So reicht an einem sonnigen Tag die am Standort Neufahrn installierte PV-Leistung von 6 </w:t>
      </w:r>
      <w:proofErr w:type="spellStart"/>
      <w:r>
        <w:rPr>
          <w:rFonts w:ascii="Frutiger Neue LT Pro Light" w:hAnsi="Frutiger Neue LT Pro Light"/>
        </w:rPr>
        <w:t>MWp</w:t>
      </w:r>
      <w:proofErr w:type="spellEnd"/>
      <w:r>
        <w:rPr>
          <w:rFonts w:ascii="Frutiger Neue LT Pro Light" w:hAnsi="Frutiger Neue LT Pro Light"/>
        </w:rPr>
        <w:t xml:space="preserve"> tagsüber bereits für die Eigenversorgung mit Strom aus, so Dr. Rüdiger Grau, Vorstand Technik</w:t>
      </w:r>
      <w:r>
        <w:rPr>
          <w:rFonts w:ascii="Frutiger Neue LT Pro Light" w:hAnsi="Frutiger Neue LT Pro Light"/>
        </w:rPr>
        <w:t>,</w:t>
      </w:r>
      <w:r>
        <w:rPr>
          <w:rFonts w:ascii="Frutiger Neue LT Pro Light" w:hAnsi="Frutiger Neue LT Pro Light"/>
        </w:rPr>
        <w:t xml:space="preserve"> F</w:t>
      </w:r>
      <w:r>
        <w:rPr>
          <w:rFonts w:ascii="Frutiger Neue LT Pro Light" w:hAnsi="Frutiger Neue LT Pro Light"/>
        </w:rPr>
        <w:t>orschung und Entwicklung.</w:t>
      </w:r>
    </w:p>
    <w:p w14:paraId="09D842E2" w14:textId="77777777" w:rsidR="00711B59" w:rsidRDefault="00711B59" w:rsidP="00711B59">
      <w:pPr>
        <w:autoSpaceDE w:val="0"/>
        <w:autoSpaceDN w:val="0"/>
        <w:adjustRightInd w:val="0"/>
        <w:spacing w:line="360" w:lineRule="auto"/>
        <w:ind w:right="567"/>
        <w:rPr>
          <w:rFonts w:ascii="Frutiger Neue LT Pro Light" w:hAnsi="Frutiger Neue LT Pro Light"/>
        </w:rPr>
      </w:pPr>
    </w:p>
    <w:p w14:paraId="19C1C6F6" w14:textId="77777777" w:rsidR="00711B59" w:rsidRDefault="00711B59" w:rsidP="00711B59">
      <w:pPr>
        <w:autoSpaceDE w:val="0"/>
        <w:autoSpaceDN w:val="0"/>
        <w:adjustRightInd w:val="0"/>
        <w:spacing w:line="360" w:lineRule="auto"/>
        <w:ind w:right="567"/>
        <w:rPr>
          <w:rFonts w:ascii="Frutiger Neue LT Pro Light" w:hAnsi="Frutiger Neue LT Pro Light"/>
        </w:rPr>
      </w:pPr>
      <w:r>
        <w:rPr>
          <w:rFonts w:ascii="Frutiger Neue LT Pro Light" w:hAnsi="Frutiger Neue LT Pro Light"/>
        </w:rPr>
        <w:t xml:space="preserve">Insgesamt bestätigten die Verantwortlichen eine gute Zusammenarbeit mit dem Landratsamt. Das wünsche man sich auch für die Zukunft, sei es bei Genehmigungsverfahren oder bei der praktischen Anwendung von europäischem und nationalem Recht. Der Landrat sicherte dem Unternehmen eine pragmatische Umsetzung zu. </w:t>
      </w:r>
    </w:p>
    <w:p w14:paraId="20D6E2E9" w14:textId="167CF283" w:rsidR="00711B59" w:rsidRDefault="00711B59" w:rsidP="00711B59">
      <w:pPr>
        <w:ind w:right="567"/>
        <w:rPr>
          <w:rFonts w:ascii="Frutiger Neue LT Pro Light" w:hAnsi="Frutiger Neue LT Pro Light"/>
        </w:rPr>
      </w:pPr>
      <w:r>
        <w:rPr>
          <w:rFonts w:ascii="Frutiger Neue LT Pro Light" w:hAnsi="Frutiger Neue LT Pro Light"/>
        </w:rPr>
        <w:br w:type="page"/>
      </w:r>
    </w:p>
    <w:p w14:paraId="5B71E5D7" w14:textId="77777777" w:rsidR="0046269E" w:rsidRDefault="0046269E" w:rsidP="00711B59">
      <w:pPr>
        <w:autoSpaceDE w:val="0"/>
        <w:autoSpaceDN w:val="0"/>
        <w:adjustRightInd w:val="0"/>
        <w:spacing w:line="360" w:lineRule="auto"/>
        <w:ind w:right="567"/>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3B8B5CF2" w14:textId="1213514F" w:rsidR="00EC7304" w:rsidRPr="00EC7304" w:rsidRDefault="00397156" w:rsidP="00711B59">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674283C2" wp14:editId="7272A3ED">
            <wp:extent cx="2609850" cy="17430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9850" cy="1743075"/>
                    </a:xfrm>
                    <a:prstGeom prst="rect">
                      <a:avLst/>
                    </a:prstGeom>
                    <a:noFill/>
                    <a:ln>
                      <a:noFill/>
                    </a:ln>
                  </pic:spPr>
                </pic:pic>
              </a:graphicData>
            </a:graphic>
          </wp:inline>
        </w:drawing>
      </w:r>
    </w:p>
    <w:p w14:paraId="15F694EF" w14:textId="7E5F5F3F" w:rsidR="00397156" w:rsidRDefault="00B621B8" w:rsidP="00711B59">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color w:val="000000"/>
        </w:rPr>
        <w:t xml:space="preserve">(v. l.): </w:t>
      </w:r>
      <w:r w:rsidR="00397156">
        <w:rPr>
          <w:rFonts w:ascii="Frutiger Neue LT Pro Light" w:hAnsi="Frutiger Neue LT Pro Light" w:cs="Arial"/>
          <w:i/>
          <w:color w:val="000000"/>
        </w:rPr>
        <w:t xml:space="preserve">Dr. Rüdiger Grau, Alfred Holzner, Claus </w:t>
      </w:r>
      <w:proofErr w:type="spellStart"/>
      <w:r w:rsidR="00397156">
        <w:rPr>
          <w:rFonts w:ascii="Frutiger Neue LT Pro Light" w:hAnsi="Frutiger Neue LT Pro Light" w:cs="Arial"/>
          <w:i/>
          <w:color w:val="000000"/>
        </w:rPr>
        <w:t>Girnghuber</w:t>
      </w:r>
      <w:proofErr w:type="spellEnd"/>
      <w:r>
        <w:rPr>
          <w:rFonts w:ascii="Frutiger Neue LT Pro Light" w:hAnsi="Frutiger Neue LT Pro Light" w:cs="Arial"/>
          <w:i/>
          <w:color w:val="000000"/>
        </w:rPr>
        <w:t xml:space="preserve">; im </w:t>
      </w:r>
      <w:r w:rsidR="00397156">
        <w:rPr>
          <w:rFonts w:ascii="Frutiger Neue LT Pro Light" w:hAnsi="Frutiger Neue LT Pro Light" w:cs="Arial"/>
          <w:i/>
          <w:color w:val="000000"/>
        </w:rPr>
        <w:t xml:space="preserve">Hintergrund Ludwig Götz beim Firmenrundgang. </w:t>
      </w:r>
    </w:p>
    <w:p w14:paraId="6C7982B5" w14:textId="5E7DAA2E" w:rsidR="0046269E" w:rsidRDefault="00397156" w:rsidP="00711B59">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color w:val="000000"/>
        </w:rPr>
        <w:t xml:space="preserve">Foto: ERLUS, Bianca </w:t>
      </w:r>
      <w:proofErr w:type="spellStart"/>
      <w:r>
        <w:rPr>
          <w:rFonts w:ascii="Frutiger Neue LT Pro Light" w:hAnsi="Frutiger Neue LT Pro Light" w:cs="Arial"/>
          <w:i/>
          <w:color w:val="000000"/>
        </w:rPr>
        <w:t>Marklstorfer</w:t>
      </w:r>
      <w:proofErr w:type="spellEnd"/>
    </w:p>
    <w:p w14:paraId="0C984EF2" w14:textId="77777777" w:rsidR="00EC7304" w:rsidRPr="00EC7304" w:rsidRDefault="00EC7304" w:rsidP="00711B59">
      <w:pPr>
        <w:autoSpaceDE w:val="0"/>
        <w:autoSpaceDN w:val="0"/>
        <w:adjustRightInd w:val="0"/>
        <w:spacing w:line="360" w:lineRule="auto"/>
        <w:ind w:right="567"/>
        <w:rPr>
          <w:rFonts w:ascii="Frutiger Neue LT Pro Light" w:hAnsi="Frutiger Neue LT Pro Light" w:cs="Arial"/>
          <w:i/>
          <w:color w:val="000000"/>
        </w:rPr>
      </w:pPr>
    </w:p>
    <w:p w14:paraId="4A1950B0" w14:textId="04594C52" w:rsidR="00EC7304" w:rsidRPr="00EC7304" w:rsidRDefault="00397156" w:rsidP="00711B59">
      <w:pPr>
        <w:autoSpaceDE w:val="0"/>
        <w:autoSpaceDN w:val="0"/>
        <w:adjustRightInd w:val="0"/>
        <w:spacing w:line="360" w:lineRule="auto"/>
        <w:ind w:right="567"/>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751E1CC3" wp14:editId="0D3CD98D">
            <wp:extent cx="2609850" cy="174307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9850" cy="1743075"/>
                    </a:xfrm>
                    <a:prstGeom prst="rect">
                      <a:avLst/>
                    </a:prstGeom>
                    <a:noFill/>
                    <a:ln>
                      <a:noFill/>
                    </a:ln>
                  </pic:spPr>
                </pic:pic>
              </a:graphicData>
            </a:graphic>
          </wp:inline>
        </w:drawing>
      </w:r>
    </w:p>
    <w:p w14:paraId="4839414F" w14:textId="144A2E71" w:rsidR="00EC7304" w:rsidRDefault="00397156" w:rsidP="00711B59">
      <w:pPr>
        <w:autoSpaceDE w:val="0"/>
        <w:autoSpaceDN w:val="0"/>
        <w:adjustRightInd w:val="0"/>
        <w:spacing w:line="360" w:lineRule="auto"/>
        <w:ind w:right="567"/>
        <w:jc w:val="both"/>
        <w:rPr>
          <w:rFonts w:ascii="Frutiger Neue LT Pro Light" w:hAnsi="Frutiger Neue LT Pro Light" w:cs="Arial"/>
          <w:i/>
          <w:color w:val="000000"/>
        </w:rPr>
      </w:pPr>
      <w:r>
        <w:rPr>
          <w:rFonts w:ascii="Frutiger Neue LT Pro Light" w:hAnsi="Frutiger Neue LT Pro Light" w:cs="Arial"/>
          <w:i/>
          <w:color w:val="000000"/>
        </w:rPr>
        <w:t xml:space="preserve">Martin Eisenreich, Ludwig Götz, Alfred Holzner, Dr. Rüdiger Grau und Claus </w:t>
      </w:r>
      <w:proofErr w:type="spellStart"/>
      <w:r>
        <w:rPr>
          <w:rFonts w:ascii="Frutiger Neue LT Pro Light" w:hAnsi="Frutiger Neue LT Pro Light" w:cs="Arial"/>
          <w:i/>
          <w:color w:val="000000"/>
        </w:rPr>
        <w:t>Girnghuber</w:t>
      </w:r>
      <w:proofErr w:type="spellEnd"/>
      <w:r>
        <w:rPr>
          <w:rFonts w:ascii="Frutiger Neue LT Pro Light" w:hAnsi="Frutiger Neue LT Pro Light" w:cs="Arial"/>
          <w:i/>
          <w:color w:val="000000"/>
        </w:rPr>
        <w:t xml:space="preserve"> mit einem gepressten, einem getrockneten und einem gebrannten Dachziegel</w:t>
      </w:r>
      <w:r w:rsidR="00B621B8">
        <w:rPr>
          <w:rFonts w:ascii="Frutiger Neue LT Pro Light" w:hAnsi="Frutiger Neue LT Pro Light" w:cs="Arial"/>
          <w:i/>
          <w:color w:val="000000"/>
        </w:rPr>
        <w:t xml:space="preserve"> des M</w:t>
      </w:r>
      <w:r>
        <w:rPr>
          <w:rFonts w:ascii="Frutiger Neue LT Pro Light" w:hAnsi="Frutiger Neue LT Pro Light" w:cs="Arial"/>
          <w:i/>
          <w:color w:val="000000"/>
        </w:rPr>
        <w:t>odell</w:t>
      </w:r>
      <w:r w:rsidR="00B621B8">
        <w:rPr>
          <w:rFonts w:ascii="Frutiger Neue LT Pro Light" w:hAnsi="Frutiger Neue LT Pro Light" w:cs="Arial"/>
          <w:i/>
          <w:color w:val="000000"/>
        </w:rPr>
        <w:t>s</w:t>
      </w:r>
      <w:r>
        <w:rPr>
          <w:rFonts w:ascii="Frutiger Neue LT Pro Light" w:hAnsi="Frutiger Neue LT Pro Light" w:cs="Arial"/>
          <w:i/>
          <w:color w:val="000000"/>
        </w:rPr>
        <w:t xml:space="preserve"> E 58 SL. </w:t>
      </w:r>
    </w:p>
    <w:p w14:paraId="354277A7" w14:textId="0A021719" w:rsidR="00397156" w:rsidRDefault="00397156" w:rsidP="00711B59">
      <w:pPr>
        <w:autoSpaceDE w:val="0"/>
        <w:autoSpaceDN w:val="0"/>
        <w:adjustRightInd w:val="0"/>
        <w:spacing w:line="360" w:lineRule="auto"/>
        <w:ind w:right="567"/>
        <w:jc w:val="both"/>
        <w:rPr>
          <w:rFonts w:ascii="Frutiger Neue LT Pro Light" w:hAnsi="Frutiger Neue LT Pro Light" w:cs="Arial"/>
          <w:i/>
          <w:color w:val="000000"/>
        </w:rPr>
      </w:pPr>
      <w:r>
        <w:rPr>
          <w:rFonts w:ascii="Frutiger Neue LT Pro Light" w:hAnsi="Frutiger Neue LT Pro Light" w:cs="Arial"/>
          <w:i/>
          <w:color w:val="000000"/>
        </w:rPr>
        <w:t xml:space="preserve">Foto: ERLUS, Bianca </w:t>
      </w:r>
      <w:proofErr w:type="spellStart"/>
      <w:r>
        <w:rPr>
          <w:rFonts w:ascii="Frutiger Neue LT Pro Light" w:hAnsi="Frutiger Neue LT Pro Light" w:cs="Arial"/>
          <w:i/>
          <w:color w:val="000000"/>
        </w:rPr>
        <w:t>Marklstorfer</w:t>
      </w:r>
      <w:proofErr w:type="spellEnd"/>
    </w:p>
    <w:p w14:paraId="6E76A9D2" w14:textId="595DBD59" w:rsidR="00711B59" w:rsidRDefault="00711B59" w:rsidP="00711B59">
      <w:pPr>
        <w:ind w:right="567"/>
        <w:rPr>
          <w:rFonts w:ascii="Frutiger Neue LT Pro Light" w:hAnsi="Frutiger Neue LT Pro Light" w:cs="Arial"/>
          <w:i/>
          <w:color w:val="000000"/>
        </w:rPr>
      </w:pPr>
      <w:r>
        <w:rPr>
          <w:rFonts w:ascii="Frutiger Neue LT Pro Light" w:hAnsi="Frutiger Neue LT Pro Light" w:cs="Arial"/>
          <w:i/>
          <w:color w:val="000000"/>
        </w:rPr>
        <w:br w:type="page"/>
      </w:r>
    </w:p>
    <w:p w14:paraId="7C35D413" w14:textId="77777777" w:rsidR="00711B59" w:rsidRDefault="00711B59" w:rsidP="00711B59">
      <w:pPr>
        <w:tabs>
          <w:tab w:val="left" w:pos="7938"/>
          <w:tab w:val="left" w:pos="8222"/>
        </w:tabs>
        <w:autoSpaceDE w:val="0"/>
        <w:autoSpaceDN w:val="0"/>
        <w:adjustRightInd w:val="0"/>
        <w:spacing w:line="360" w:lineRule="auto"/>
        <w:ind w:right="567"/>
        <w:jc w:val="both"/>
        <w:rPr>
          <w:rFonts w:ascii="Frutiger Neue LT Pro Light" w:hAnsi="Frutiger Neue LT Pro Light" w:cs="Arial"/>
          <w:i/>
          <w:color w:val="000000"/>
        </w:rPr>
      </w:pPr>
    </w:p>
    <w:p w14:paraId="17ABA77A" w14:textId="77777777" w:rsidR="00590C47" w:rsidRDefault="00590C47" w:rsidP="00711B59">
      <w:pPr>
        <w:ind w:right="567"/>
        <w:rPr>
          <w:rFonts w:ascii="Frutiger LT 45 Light" w:hAnsi="Frutiger LT 45 Light"/>
          <w:b/>
          <w:i/>
        </w:rPr>
      </w:pPr>
      <w:r>
        <w:rPr>
          <w:rFonts w:ascii="Frutiger LT 45 Light" w:hAnsi="Frutiger LT 45 Light"/>
          <w:b/>
          <w:i/>
        </w:rPr>
        <w:t>ERLUS AG heute</w:t>
      </w:r>
    </w:p>
    <w:p w14:paraId="2F44BD93" w14:textId="77777777" w:rsidR="00590C47" w:rsidRDefault="00590C47" w:rsidP="00711B59">
      <w:pPr>
        <w:ind w:right="567"/>
        <w:rPr>
          <w:rFonts w:ascii="Frutiger LT 45 Light" w:hAnsi="Frutiger LT 45 Light"/>
          <w:i/>
        </w:rPr>
      </w:pPr>
    </w:p>
    <w:p w14:paraId="7B298A76" w14:textId="77777777" w:rsidR="00590C47" w:rsidRPr="00D05A82" w:rsidRDefault="00590C47" w:rsidP="00711B59">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w:t>
      </w:r>
      <w:proofErr w:type="spellStart"/>
      <w:r w:rsidRPr="00D05A82">
        <w:rPr>
          <w:rFonts w:ascii="Frutiger Neue LT Pro Light" w:hAnsi="Frutiger Neue LT Pro Light"/>
          <w:i/>
          <w:sz w:val="20"/>
          <w:szCs w:val="20"/>
        </w:rPr>
        <w:t>Erlutherm</w:t>
      </w:r>
      <w:proofErr w:type="spellEnd"/>
      <w:r w:rsidRPr="00D05A82">
        <w:rPr>
          <w:rFonts w:ascii="Frutiger Neue LT Pro Light" w:hAnsi="Frutiger Neue LT Pro Light"/>
          <w:i/>
          <w:sz w:val="20"/>
          <w:szCs w:val="20"/>
        </w:rPr>
        <w:t xml:space="preserve">, der Speicherofen im Schornstein, mit dem </w:t>
      </w:r>
      <w:proofErr w:type="spellStart"/>
      <w:r w:rsidR="00006C2E">
        <w:rPr>
          <w:rFonts w:ascii="Frutiger Neue LT Pro Light" w:hAnsi="Frutiger Neue LT Pro Light"/>
          <w:i/>
          <w:sz w:val="20"/>
          <w:szCs w:val="20"/>
        </w:rPr>
        <w:t>iF</w:t>
      </w:r>
      <w:proofErr w:type="spellEnd"/>
      <w:r w:rsidR="00006C2E">
        <w:rPr>
          <w:rFonts w:ascii="Frutiger Neue LT Pro Light" w:hAnsi="Frutiger Neue LT Pro Light"/>
          <w:i/>
          <w:sz w:val="20"/>
          <w:szCs w:val="20"/>
        </w:rPr>
        <w:t xml:space="preserve">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w:t>
      </w:r>
      <w:r w:rsidR="00006C2E">
        <w:rPr>
          <w:rFonts w:ascii="Frutiger Neue LT Pro Light" w:hAnsi="Frutiger Neue LT Pro Light"/>
          <w:i/>
          <w:sz w:val="20"/>
          <w:szCs w:val="20"/>
        </w:rPr>
        <w:br/>
      </w:r>
      <w:r w:rsidRPr="00D05A82">
        <w:rPr>
          <w:rFonts w:ascii="Frutiger Neue LT Pro Light" w:hAnsi="Frutiger Neue LT Pro Light"/>
          <w:i/>
          <w:sz w:val="20"/>
          <w:szCs w:val="20"/>
        </w:rPr>
        <w:t xml:space="preserve">Karat RS mit dem begehrten </w:t>
      </w:r>
      <w:proofErr w:type="spellStart"/>
      <w:r w:rsidRPr="00D05A82">
        <w:rPr>
          <w:rFonts w:ascii="Frutiger Neue LT Pro Light" w:hAnsi="Frutiger Neue LT Pro Light"/>
          <w:i/>
          <w:sz w:val="20"/>
          <w:szCs w:val="20"/>
        </w:rPr>
        <w:t>iF</w:t>
      </w:r>
      <w:proofErr w:type="spellEnd"/>
      <w:r w:rsidRPr="00D05A82">
        <w:rPr>
          <w:rFonts w:ascii="Frutiger Neue LT Pro Light" w:hAnsi="Frutiger Neue LT Pro Light"/>
          <w:i/>
          <w:sz w:val="20"/>
          <w:szCs w:val="20"/>
        </w:rPr>
        <w:t xml:space="preserve"> Design Award und dem </w:t>
      </w:r>
      <w:proofErr w:type="spellStart"/>
      <w:r w:rsidRPr="00D05A82">
        <w:rPr>
          <w:rFonts w:ascii="Frutiger Neue LT Pro Light" w:hAnsi="Frutiger Neue LT Pro Light"/>
          <w:i/>
          <w:sz w:val="20"/>
          <w:szCs w:val="20"/>
        </w:rPr>
        <w:t>Red</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Dot</w:t>
      </w:r>
      <w:proofErr w:type="spellEnd"/>
      <w:r w:rsidRPr="00D05A82">
        <w:rPr>
          <w:rFonts w:ascii="Frutiger Neue LT Pro Light" w:hAnsi="Frutiger Neue LT Pro Light"/>
          <w:i/>
          <w:sz w:val="20"/>
          <w:szCs w:val="20"/>
        </w:rPr>
        <w:t xml:space="preserve">: Best </w:t>
      </w:r>
      <w:proofErr w:type="spellStart"/>
      <w:r w:rsidRPr="00D05A82">
        <w:rPr>
          <w:rFonts w:ascii="Frutiger Neue LT Pro Light" w:hAnsi="Frutiger Neue LT Pro Light"/>
          <w:i/>
          <w:sz w:val="20"/>
          <w:szCs w:val="20"/>
        </w:rPr>
        <w:t>of</w:t>
      </w:r>
      <w:proofErr w:type="spellEnd"/>
      <w:r w:rsidRPr="00D05A82">
        <w:rPr>
          <w:rFonts w:ascii="Frutiger Neue LT Pro Light" w:hAnsi="Frutiger Neue LT Pro Light"/>
          <w:i/>
          <w:sz w:val="20"/>
          <w:szCs w:val="20"/>
        </w:rPr>
        <w:t xml:space="preserve"> </w:t>
      </w:r>
      <w:proofErr w:type="spellStart"/>
      <w:r w:rsidRPr="00D05A82">
        <w:rPr>
          <w:rFonts w:ascii="Frutiger Neue LT Pro Light" w:hAnsi="Frutiger Neue LT Pro Light"/>
          <w:i/>
          <w:sz w:val="20"/>
          <w:szCs w:val="20"/>
        </w:rPr>
        <w:t>the</w:t>
      </w:r>
      <w:proofErr w:type="spellEnd"/>
      <w:r w:rsidRPr="00D05A82">
        <w:rPr>
          <w:rFonts w:ascii="Frutiger Neue LT Pro Light" w:hAnsi="Frutiger Neue LT Pro Light"/>
          <w:i/>
          <w:sz w:val="20"/>
          <w:szCs w:val="20"/>
        </w:rPr>
        <w:t xml:space="preserv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03B1DDD0" w14:textId="77777777" w:rsidR="00590C47" w:rsidRPr="00D05A82" w:rsidRDefault="00590C47" w:rsidP="00711B59">
      <w:pPr>
        <w:tabs>
          <w:tab w:val="left" w:pos="6360"/>
          <w:tab w:val="left" w:pos="7371"/>
        </w:tabs>
        <w:ind w:right="567"/>
        <w:rPr>
          <w:rFonts w:ascii="Frutiger Neue LT Pro Light" w:hAnsi="Frutiger Neue LT Pro Light"/>
          <w:i/>
          <w:sz w:val="20"/>
          <w:szCs w:val="20"/>
        </w:rPr>
      </w:pPr>
    </w:p>
    <w:p w14:paraId="59971B4D" w14:textId="77777777" w:rsidR="00590C47" w:rsidRPr="00D05A82" w:rsidRDefault="00590C47" w:rsidP="00711B59">
      <w:pPr>
        <w:tabs>
          <w:tab w:val="left" w:pos="6360"/>
          <w:tab w:val="left" w:pos="7371"/>
        </w:tabs>
        <w:ind w:right="567"/>
        <w:rPr>
          <w:rFonts w:ascii="Frutiger Neue LT Pro Light" w:hAnsi="Frutiger Neue LT Pro Light"/>
          <w:i/>
          <w:sz w:val="20"/>
          <w:szCs w:val="20"/>
          <w:u w:val="single"/>
        </w:rPr>
      </w:pPr>
    </w:p>
    <w:p w14:paraId="14FF2F4B" w14:textId="77777777" w:rsidR="00590C47" w:rsidRPr="00D05A82" w:rsidRDefault="00590C47" w:rsidP="00711B59">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1CC60D51" w14:textId="77777777" w:rsidR="00590C47" w:rsidRPr="00D05A82" w:rsidRDefault="00590C47" w:rsidP="00711B59">
      <w:pPr>
        <w:tabs>
          <w:tab w:val="left" w:pos="6360"/>
          <w:tab w:val="left" w:pos="7371"/>
        </w:tabs>
        <w:ind w:right="567"/>
        <w:rPr>
          <w:rFonts w:ascii="Frutiger Neue LT Pro Light" w:hAnsi="Frutiger Neue LT Pro Light"/>
          <w:i/>
          <w:sz w:val="20"/>
          <w:szCs w:val="20"/>
          <w:u w:val="single"/>
        </w:rPr>
      </w:pPr>
    </w:p>
    <w:p w14:paraId="74F99152" w14:textId="77777777" w:rsidR="00590C47" w:rsidRPr="00D05A82" w:rsidRDefault="00590C47" w:rsidP="00711B59">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ERLUS AG</w:t>
      </w:r>
    </w:p>
    <w:p w14:paraId="25490022" w14:textId="77777777" w:rsidR="00590C47" w:rsidRPr="00D05A82" w:rsidRDefault="00590C47" w:rsidP="00711B59">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7C96F03D" w14:textId="77777777" w:rsidR="00590C47" w:rsidRPr="00D05A82" w:rsidRDefault="00590C47" w:rsidP="00711B59">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458B56D6" w14:textId="77777777" w:rsidR="00590C47" w:rsidRPr="00D05A82" w:rsidRDefault="00590C47" w:rsidP="00711B59">
      <w:pPr>
        <w:tabs>
          <w:tab w:val="left" w:pos="6360"/>
          <w:tab w:val="left" w:pos="7371"/>
        </w:tabs>
        <w:ind w:right="567"/>
        <w:rPr>
          <w:rFonts w:ascii="Frutiger Neue LT Pro Light" w:hAnsi="Frutiger Neue LT Pro Light"/>
          <w:i/>
          <w:sz w:val="20"/>
          <w:szCs w:val="20"/>
        </w:rPr>
      </w:pPr>
      <w:r w:rsidRPr="00D05A82">
        <w:rPr>
          <w:rFonts w:ascii="Frutiger Neue LT Pro Light" w:hAnsi="Frutiger Neue LT Pro Light"/>
          <w:i/>
          <w:sz w:val="20"/>
          <w:szCs w:val="20"/>
        </w:rPr>
        <w:t xml:space="preserve">Bianca </w:t>
      </w:r>
      <w:proofErr w:type="spellStart"/>
      <w:r w:rsidRPr="00D05A82">
        <w:rPr>
          <w:rFonts w:ascii="Frutiger Neue LT Pro Light" w:hAnsi="Frutiger Neue LT Pro Light"/>
          <w:i/>
          <w:sz w:val="20"/>
          <w:szCs w:val="20"/>
        </w:rPr>
        <w:t>Marklstorfer</w:t>
      </w:r>
      <w:proofErr w:type="spellEnd"/>
    </w:p>
    <w:p w14:paraId="0D8F2131" w14:textId="77777777" w:rsidR="00590C47" w:rsidRPr="00D05A82" w:rsidRDefault="00590C47" w:rsidP="00711B59">
      <w:pPr>
        <w:tabs>
          <w:tab w:val="left" w:pos="6360"/>
          <w:tab w:val="left" w:pos="7371"/>
        </w:tabs>
        <w:ind w:right="567"/>
        <w:rPr>
          <w:rFonts w:ascii="Frutiger Neue LT Pro Light" w:hAnsi="Frutiger Neue LT Pro Light"/>
          <w:i/>
          <w:sz w:val="20"/>
          <w:szCs w:val="20"/>
          <w:lang w:val="it-IT"/>
        </w:rPr>
      </w:pPr>
      <w:proofErr w:type="spellStart"/>
      <w:r w:rsidRPr="00D05A82">
        <w:rPr>
          <w:rFonts w:ascii="Frutiger Neue LT Pro Light" w:hAnsi="Frutiger Neue LT Pro Light"/>
          <w:i/>
          <w:sz w:val="20"/>
          <w:szCs w:val="20"/>
          <w:lang w:val="it-IT"/>
        </w:rPr>
        <w:t>Telefon</w:t>
      </w:r>
      <w:proofErr w:type="spellEnd"/>
      <w:r w:rsidRPr="00D05A82">
        <w:rPr>
          <w:rFonts w:ascii="Frutiger Neue LT Pro Light" w:hAnsi="Frutiger Neue LT Pro Light"/>
          <w:i/>
          <w:sz w:val="20"/>
          <w:szCs w:val="20"/>
          <w:lang w:val="it-IT"/>
        </w:rPr>
        <w:t>: +49 8773 18162</w:t>
      </w:r>
    </w:p>
    <w:p w14:paraId="46F91949" w14:textId="77777777" w:rsidR="00590C47" w:rsidRPr="00D05A82" w:rsidRDefault="00590C47" w:rsidP="00711B59">
      <w:pPr>
        <w:tabs>
          <w:tab w:val="left" w:pos="6360"/>
          <w:tab w:val="left" w:pos="7371"/>
        </w:tabs>
        <w:ind w:right="567"/>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5D4BE01B" w14:textId="77777777" w:rsidR="00590C47" w:rsidRPr="00006C2E" w:rsidRDefault="00590C47" w:rsidP="00711B59">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0" w:history="1">
        <w:r w:rsidRPr="00006C2E">
          <w:rPr>
            <w:rStyle w:val="Hyperlink"/>
            <w:rFonts w:ascii="Frutiger Neue LT Pro Light" w:hAnsi="Frutiger Neue LT Pro Light"/>
            <w:i/>
            <w:color w:val="auto"/>
            <w:sz w:val="20"/>
            <w:szCs w:val="20"/>
          </w:rPr>
          <w:t>presse@erlus.com</w:t>
        </w:r>
      </w:hyperlink>
    </w:p>
    <w:p w14:paraId="42E15CCD" w14:textId="77777777" w:rsidR="00590C47" w:rsidRPr="00D05A82" w:rsidRDefault="00590C47" w:rsidP="00711B59">
      <w:pPr>
        <w:tabs>
          <w:tab w:val="left" w:pos="6360"/>
          <w:tab w:val="left" w:pos="7371"/>
        </w:tabs>
        <w:ind w:right="567"/>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1" w:history="1">
        <w:r w:rsidRPr="00006C2E">
          <w:rPr>
            <w:rStyle w:val="Hyperlink"/>
            <w:rFonts w:ascii="Frutiger Neue LT Pro Light" w:hAnsi="Frutiger Neue LT Pro Light"/>
            <w:i/>
            <w:color w:val="auto"/>
            <w:sz w:val="20"/>
            <w:szCs w:val="20"/>
          </w:rPr>
          <w:t>erlus.com/</w:t>
        </w:r>
        <w:proofErr w:type="spellStart"/>
        <w:r w:rsidR="00006C2E" w:rsidRPr="00006C2E">
          <w:rPr>
            <w:rStyle w:val="Hyperlink"/>
            <w:rFonts w:ascii="Frutiger Neue LT Pro Light" w:hAnsi="Frutiger Neue LT Pro Light"/>
            <w:i/>
            <w:color w:val="auto"/>
            <w:sz w:val="20"/>
            <w:szCs w:val="20"/>
          </w:rPr>
          <w:t>news</w:t>
        </w:r>
        <w:proofErr w:type="spellEnd"/>
      </w:hyperlink>
    </w:p>
    <w:p w14:paraId="5AB1FB03" w14:textId="77777777" w:rsidR="00AF32B7" w:rsidRPr="00722856" w:rsidRDefault="00AF32B7" w:rsidP="00711B59">
      <w:pPr>
        <w:tabs>
          <w:tab w:val="left" w:pos="6360"/>
          <w:tab w:val="left" w:pos="7371"/>
        </w:tabs>
        <w:ind w:right="567"/>
        <w:jc w:val="both"/>
        <w:rPr>
          <w:rFonts w:ascii="Frutiger Neue LT Pro Light" w:hAnsi="Frutiger Neue LT Pro Light" w:cs="Arial"/>
          <w:i/>
          <w:u w:val="single"/>
        </w:rPr>
      </w:pPr>
    </w:p>
    <w:p w14:paraId="78F79A6C" w14:textId="77777777" w:rsidR="00AF32B7" w:rsidRPr="00722856" w:rsidRDefault="00AF32B7" w:rsidP="00711B59">
      <w:pPr>
        <w:tabs>
          <w:tab w:val="left" w:pos="7440"/>
        </w:tabs>
        <w:spacing w:line="360" w:lineRule="auto"/>
        <w:ind w:right="567"/>
        <w:jc w:val="both"/>
        <w:rPr>
          <w:rFonts w:ascii="Frutiger Neue LT Pro Light" w:hAnsi="Frutiger Neue LT Pro Light" w:cs="Arial"/>
          <w:bCs/>
          <w:i/>
          <w:color w:val="000000"/>
        </w:rPr>
      </w:pPr>
    </w:p>
    <w:p w14:paraId="4DEC167F" w14:textId="77777777" w:rsidR="00D44866" w:rsidRPr="00722856" w:rsidRDefault="00D44866" w:rsidP="00711B59">
      <w:pPr>
        <w:ind w:right="567"/>
        <w:jc w:val="both"/>
        <w:rPr>
          <w:rFonts w:ascii="Frutiger Neue LT Pro Light" w:hAnsi="Frutiger Neue LT Pro Light" w:cs="Arial"/>
          <w:bCs/>
          <w:i/>
          <w:color w:val="000000"/>
        </w:rPr>
      </w:pPr>
    </w:p>
    <w:sectPr w:rsidR="00D44866" w:rsidRPr="00722856" w:rsidSect="005C343E">
      <w:footerReference w:type="even" r:id="rId12"/>
      <w:footerReference w:type="default" r:id="rId13"/>
      <w:headerReference w:type="first" r:id="rId14"/>
      <w:footerReference w:type="first" r:id="rId15"/>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DF88A" w14:textId="77777777" w:rsidR="007D1788" w:rsidRDefault="007D1788">
      <w:r>
        <w:separator/>
      </w:r>
    </w:p>
  </w:endnote>
  <w:endnote w:type="continuationSeparator" w:id="0">
    <w:p w14:paraId="41C6EA4D" w14:textId="77777777" w:rsidR="007D1788" w:rsidRDefault="007D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altName w:val="Calibri"/>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A4B8"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CE4106B"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10630"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3E472B7D"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08F3"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7E4A33C1"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4F9A6" w14:textId="77777777" w:rsidR="007D1788" w:rsidRDefault="007D1788">
      <w:r>
        <w:separator/>
      </w:r>
    </w:p>
  </w:footnote>
  <w:footnote w:type="continuationSeparator" w:id="0">
    <w:p w14:paraId="61212777" w14:textId="77777777" w:rsidR="007D1788" w:rsidRDefault="007D1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6D4BD"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55397CF1" wp14:editId="197B14B3">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5CFC2CAD" w14:textId="4F7F1605"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w:t>
    </w:r>
    <w:r w:rsidR="007D1788">
      <w:rPr>
        <w:rFonts w:ascii="Frutiger Neue LT Pro Light" w:hAnsi="Frutiger Neue LT Pro Light" w:cs="Arial"/>
        <w:sz w:val="32"/>
        <w:szCs w:val="32"/>
      </w:rPr>
      <w:t>MELDUNG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788"/>
    <w:rsid w:val="000001A4"/>
    <w:rsid w:val="00006C2E"/>
    <w:rsid w:val="0002538B"/>
    <w:rsid w:val="0003059D"/>
    <w:rsid w:val="00034025"/>
    <w:rsid w:val="00035EDC"/>
    <w:rsid w:val="000368A1"/>
    <w:rsid w:val="00037622"/>
    <w:rsid w:val="00037F25"/>
    <w:rsid w:val="00045A26"/>
    <w:rsid w:val="000509F7"/>
    <w:rsid w:val="00051494"/>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5A60"/>
    <w:rsid w:val="00102D6B"/>
    <w:rsid w:val="001128D2"/>
    <w:rsid w:val="001172CC"/>
    <w:rsid w:val="00123312"/>
    <w:rsid w:val="001237B4"/>
    <w:rsid w:val="0013034A"/>
    <w:rsid w:val="00135A62"/>
    <w:rsid w:val="00143B7A"/>
    <w:rsid w:val="00144000"/>
    <w:rsid w:val="00145D31"/>
    <w:rsid w:val="00150B85"/>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D0D7B"/>
    <w:rsid w:val="001D7032"/>
    <w:rsid w:val="001E76F1"/>
    <w:rsid w:val="001E7B16"/>
    <w:rsid w:val="00203BD1"/>
    <w:rsid w:val="00210488"/>
    <w:rsid w:val="00213067"/>
    <w:rsid w:val="00217E78"/>
    <w:rsid w:val="002242CB"/>
    <w:rsid w:val="00225440"/>
    <w:rsid w:val="00235B59"/>
    <w:rsid w:val="00272E1E"/>
    <w:rsid w:val="00277CDA"/>
    <w:rsid w:val="0029258F"/>
    <w:rsid w:val="002B2A2D"/>
    <w:rsid w:val="002B2AA6"/>
    <w:rsid w:val="002C102D"/>
    <w:rsid w:val="002D44C7"/>
    <w:rsid w:val="002D5475"/>
    <w:rsid w:val="002E1166"/>
    <w:rsid w:val="002E3D53"/>
    <w:rsid w:val="00304E97"/>
    <w:rsid w:val="00310E6E"/>
    <w:rsid w:val="0031354E"/>
    <w:rsid w:val="00313D62"/>
    <w:rsid w:val="00315D46"/>
    <w:rsid w:val="003209C7"/>
    <w:rsid w:val="003209EB"/>
    <w:rsid w:val="003249CF"/>
    <w:rsid w:val="00324B35"/>
    <w:rsid w:val="00333326"/>
    <w:rsid w:val="003355B5"/>
    <w:rsid w:val="003403ED"/>
    <w:rsid w:val="00344B53"/>
    <w:rsid w:val="00351661"/>
    <w:rsid w:val="00352E19"/>
    <w:rsid w:val="0035515C"/>
    <w:rsid w:val="00365D86"/>
    <w:rsid w:val="00383A31"/>
    <w:rsid w:val="003873B2"/>
    <w:rsid w:val="00391DE1"/>
    <w:rsid w:val="00393672"/>
    <w:rsid w:val="00397156"/>
    <w:rsid w:val="003A031A"/>
    <w:rsid w:val="003B0DA8"/>
    <w:rsid w:val="003B36FD"/>
    <w:rsid w:val="003B4A68"/>
    <w:rsid w:val="003C3095"/>
    <w:rsid w:val="003D43AF"/>
    <w:rsid w:val="003E4AE3"/>
    <w:rsid w:val="003F29D1"/>
    <w:rsid w:val="0040427D"/>
    <w:rsid w:val="0040432C"/>
    <w:rsid w:val="00415BD4"/>
    <w:rsid w:val="00427C98"/>
    <w:rsid w:val="00430755"/>
    <w:rsid w:val="0043174F"/>
    <w:rsid w:val="00435C8B"/>
    <w:rsid w:val="00446AA4"/>
    <w:rsid w:val="00454A7A"/>
    <w:rsid w:val="0046269E"/>
    <w:rsid w:val="00465038"/>
    <w:rsid w:val="00476260"/>
    <w:rsid w:val="00492407"/>
    <w:rsid w:val="0049612D"/>
    <w:rsid w:val="004A1168"/>
    <w:rsid w:val="004A17A0"/>
    <w:rsid w:val="004A7513"/>
    <w:rsid w:val="004B0817"/>
    <w:rsid w:val="004B1E78"/>
    <w:rsid w:val="004B4498"/>
    <w:rsid w:val="004B7E17"/>
    <w:rsid w:val="004C3AAF"/>
    <w:rsid w:val="004C45C9"/>
    <w:rsid w:val="004E3A34"/>
    <w:rsid w:val="004E670C"/>
    <w:rsid w:val="004F55D5"/>
    <w:rsid w:val="004F6F49"/>
    <w:rsid w:val="00506AA4"/>
    <w:rsid w:val="0051280E"/>
    <w:rsid w:val="0052686C"/>
    <w:rsid w:val="0053013F"/>
    <w:rsid w:val="00536C02"/>
    <w:rsid w:val="00537A6D"/>
    <w:rsid w:val="0054150F"/>
    <w:rsid w:val="0054192C"/>
    <w:rsid w:val="00543D66"/>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C343E"/>
    <w:rsid w:val="005C49B9"/>
    <w:rsid w:val="005C63AD"/>
    <w:rsid w:val="005D0F2C"/>
    <w:rsid w:val="005D7D7A"/>
    <w:rsid w:val="005E7C47"/>
    <w:rsid w:val="00601BB7"/>
    <w:rsid w:val="00602407"/>
    <w:rsid w:val="00610D34"/>
    <w:rsid w:val="00622E53"/>
    <w:rsid w:val="00630C1E"/>
    <w:rsid w:val="00640531"/>
    <w:rsid w:val="00646A0E"/>
    <w:rsid w:val="0065453E"/>
    <w:rsid w:val="0068592A"/>
    <w:rsid w:val="00691BDB"/>
    <w:rsid w:val="006A268C"/>
    <w:rsid w:val="006A74DA"/>
    <w:rsid w:val="006B39E6"/>
    <w:rsid w:val="006B748B"/>
    <w:rsid w:val="006C03ED"/>
    <w:rsid w:val="006D0179"/>
    <w:rsid w:val="006D36E1"/>
    <w:rsid w:val="006D4C97"/>
    <w:rsid w:val="006E00D8"/>
    <w:rsid w:val="006E2AE3"/>
    <w:rsid w:val="006E6DA5"/>
    <w:rsid w:val="006E7772"/>
    <w:rsid w:val="00711B59"/>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A1B85"/>
    <w:rsid w:val="007A3B32"/>
    <w:rsid w:val="007B0C60"/>
    <w:rsid w:val="007C442F"/>
    <w:rsid w:val="007C7DDD"/>
    <w:rsid w:val="007D1788"/>
    <w:rsid w:val="007D661E"/>
    <w:rsid w:val="007E1E99"/>
    <w:rsid w:val="007E359A"/>
    <w:rsid w:val="007F145C"/>
    <w:rsid w:val="007F5D67"/>
    <w:rsid w:val="007F7C16"/>
    <w:rsid w:val="008158E7"/>
    <w:rsid w:val="0081759E"/>
    <w:rsid w:val="00817801"/>
    <w:rsid w:val="00834AF2"/>
    <w:rsid w:val="00851F49"/>
    <w:rsid w:val="008754AD"/>
    <w:rsid w:val="008815F5"/>
    <w:rsid w:val="008858C6"/>
    <w:rsid w:val="008A00EE"/>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7A9C"/>
    <w:rsid w:val="009A1C09"/>
    <w:rsid w:val="009A1F92"/>
    <w:rsid w:val="009A24C7"/>
    <w:rsid w:val="009A254F"/>
    <w:rsid w:val="009C53F5"/>
    <w:rsid w:val="009D028F"/>
    <w:rsid w:val="009E3B9B"/>
    <w:rsid w:val="009E3D6B"/>
    <w:rsid w:val="009E4082"/>
    <w:rsid w:val="009F1A3A"/>
    <w:rsid w:val="009F40F2"/>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973"/>
    <w:rsid w:val="00A557B2"/>
    <w:rsid w:val="00A57B5E"/>
    <w:rsid w:val="00A615DF"/>
    <w:rsid w:val="00A71632"/>
    <w:rsid w:val="00A73EFE"/>
    <w:rsid w:val="00A855D0"/>
    <w:rsid w:val="00A8739C"/>
    <w:rsid w:val="00A917A8"/>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11537"/>
    <w:rsid w:val="00B16B81"/>
    <w:rsid w:val="00B217B3"/>
    <w:rsid w:val="00B23352"/>
    <w:rsid w:val="00B233DE"/>
    <w:rsid w:val="00B26282"/>
    <w:rsid w:val="00B3283A"/>
    <w:rsid w:val="00B35298"/>
    <w:rsid w:val="00B4185A"/>
    <w:rsid w:val="00B47010"/>
    <w:rsid w:val="00B518C0"/>
    <w:rsid w:val="00B56E54"/>
    <w:rsid w:val="00B608C6"/>
    <w:rsid w:val="00B621B8"/>
    <w:rsid w:val="00B62E13"/>
    <w:rsid w:val="00B64514"/>
    <w:rsid w:val="00B660D6"/>
    <w:rsid w:val="00B6630C"/>
    <w:rsid w:val="00B73785"/>
    <w:rsid w:val="00B77F69"/>
    <w:rsid w:val="00B81866"/>
    <w:rsid w:val="00B8553C"/>
    <w:rsid w:val="00B860E8"/>
    <w:rsid w:val="00B87BE0"/>
    <w:rsid w:val="00B9139D"/>
    <w:rsid w:val="00B9756E"/>
    <w:rsid w:val="00BA4F3A"/>
    <w:rsid w:val="00BB709C"/>
    <w:rsid w:val="00BB7D9F"/>
    <w:rsid w:val="00BC011C"/>
    <w:rsid w:val="00BD1912"/>
    <w:rsid w:val="00BD1BEC"/>
    <w:rsid w:val="00BD481B"/>
    <w:rsid w:val="00BD5EE4"/>
    <w:rsid w:val="00BE2DF2"/>
    <w:rsid w:val="00BE5989"/>
    <w:rsid w:val="00BE5C59"/>
    <w:rsid w:val="00BE7FC2"/>
    <w:rsid w:val="00BF5FEB"/>
    <w:rsid w:val="00C1702D"/>
    <w:rsid w:val="00C460F6"/>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E0A17"/>
    <w:rsid w:val="00CF12FA"/>
    <w:rsid w:val="00CF2A8A"/>
    <w:rsid w:val="00CF4B4C"/>
    <w:rsid w:val="00D119D3"/>
    <w:rsid w:val="00D1660F"/>
    <w:rsid w:val="00D25414"/>
    <w:rsid w:val="00D27CF8"/>
    <w:rsid w:val="00D31B96"/>
    <w:rsid w:val="00D37567"/>
    <w:rsid w:val="00D44866"/>
    <w:rsid w:val="00D5028E"/>
    <w:rsid w:val="00D51F81"/>
    <w:rsid w:val="00D53B8B"/>
    <w:rsid w:val="00D60CF6"/>
    <w:rsid w:val="00D7293D"/>
    <w:rsid w:val="00D76989"/>
    <w:rsid w:val="00D81462"/>
    <w:rsid w:val="00D8373F"/>
    <w:rsid w:val="00D94EA4"/>
    <w:rsid w:val="00D97E85"/>
    <w:rsid w:val="00DA12DE"/>
    <w:rsid w:val="00DC236E"/>
    <w:rsid w:val="00DC73E8"/>
    <w:rsid w:val="00DD31F9"/>
    <w:rsid w:val="00DE013A"/>
    <w:rsid w:val="00DE13BB"/>
    <w:rsid w:val="00DE1C0A"/>
    <w:rsid w:val="00DE309D"/>
    <w:rsid w:val="00DF3FE3"/>
    <w:rsid w:val="00DF6643"/>
    <w:rsid w:val="00DF7C1C"/>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B2CCB"/>
    <w:rsid w:val="00EB67B6"/>
    <w:rsid w:val="00EC1228"/>
    <w:rsid w:val="00EC7304"/>
    <w:rsid w:val="00ED6580"/>
    <w:rsid w:val="00EE0D84"/>
    <w:rsid w:val="00EE1AD3"/>
    <w:rsid w:val="00EF0F26"/>
    <w:rsid w:val="00EF616C"/>
    <w:rsid w:val="00F006E7"/>
    <w:rsid w:val="00F022DC"/>
    <w:rsid w:val="00F05DF0"/>
    <w:rsid w:val="00F06F64"/>
    <w:rsid w:val="00F106FD"/>
    <w:rsid w:val="00F23304"/>
    <w:rsid w:val="00F25418"/>
    <w:rsid w:val="00F3067A"/>
    <w:rsid w:val="00F34E24"/>
    <w:rsid w:val="00F436EF"/>
    <w:rsid w:val="00F449C0"/>
    <w:rsid w:val="00F50A74"/>
    <w:rsid w:val="00F51B88"/>
    <w:rsid w:val="00F51EA1"/>
    <w:rsid w:val="00F529AF"/>
    <w:rsid w:val="00F539AC"/>
    <w:rsid w:val="00F54329"/>
    <w:rsid w:val="00F61AC0"/>
    <w:rsid w:val="00F73E79"/>
    <w:rsid w:val="00F92D56"/>
    <w:rsid w:val="00F96787"/>
    <w:rsid w:val="00FA0CCF"/>
    <w:rsid w:val="00FB3981"/>
    <w:rsid w:val="00FB5604"/>
    <w:rsid w:val="00FC0D56"/>
    <w:rsid w:val="00FC3B32"/>
    <w:rsid w:val="00FC68F2"/>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09722"/>
  <w15:docId w15:val="{911130E6-A544-436E-AD0E-74B3B2E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lus.com/new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esse@erlus.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4</Pages>
  <Words>493</Words>
  <Characters>3350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3836</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2</cp:revision>
  <cp:lastPrinted>2020-01-16T08:35:00Z</cp:lastPrinted>
  <dcterms:created xsi:type="dcterms:W3CDTF">2026-08-07T09:41:00Z</dcterms:created>
  <dcterms:modified xsi:type="dcterms:W3CDTF">2026-08-07T09:41:00Z</dcterms:modified>
</cp:coreProperties>
</file>