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150B5" w14:textId="77777777" w:rsidR="00AC0AC5" w:rsidRDefault="00AC0AC5" w:rsidP="003A6EEC">
      <w:pPr>
        <w:spacing w:line="360" w:lineRule="auto"/>
        <w:ind w:right="567"/>
        <w:jc w:val="both"/>
        <w:rPr>
          <w:rFonts w:ascii="Frutiger Neue LT Pro Light" w:hAnsi="Frutiger Neue LT Pro Light" w:cs="Arial"/>
          <w:b/>
        </w:rPr>
      </w:pPr>
    </w:p>
    <w:p w14:paraId="7DE204DE" w14:textId="1BA98933" w:rsidR="00D76989" w:rsidRPr="00D76989" w:rsidRDefault="006D0FCC" w:rsidP="00590C47">
      <w:pPr>
        <w:spacing w:line="360" w:lineRule="auto"/>
        <w:ind w:right="1134"/>
        <w:rPr>
          <w:rFonts w:ascii="Frutiger Neue LT Pro Light" w:hAnsi="Frutiger Neue LT Pro Light"/>
          <w:b/>
          <w:sz w:val="28"/>
          <w:szCs w:val="28"/>
        </w:rPr>
      </w:pPr>
      <w:r>
        <w:rPr>
          <w:rFonts w:ascii="Frutiger Neue LT Pro Light" w:hAnsi="Frutiger Neue LT Pro Light"/>
          <w:b/>
          <w:sz w:val="32"/>
          <w:szCs w:val="32"/>
        </w:rPr>
        <w:t>ERLUS engagiert sich für die Glückstour</w:t>
      </w:r>
    </w:p>
    <w:p w14:paraId="62E1C609" w14:textId="77777777" w:rsidR="00B217B3" w:rsidRDefault="00B217B3" w:rsidP="00590C47">
      <w:pPr>
        <w:spacing w:line="360" w:lineRule="auto"/>
        <w:ind w:right="1134"/>
        <w:rPr>
          <w:rFonts w:ascii="Frutiger Neue LT Pro Light" w:hAnsi="Frutiger Neue LT Pro Light" w:cs="Arial"/>
          <w:b/>
          <w:sz w:val="28"/>
          <w:szCs w:val="28"/>
        </w:rPr>
      </w:pPr>
    </w:p>
    <w:p w14:paraId="0A773E2F" w14:textId="2C257DF0" w:rsidR="00590C47" w:rsidRPr="00590C47" w:rsidRDefault="006D0FCC" w:rsidP="00590C47">
      <w:pPr>
        <w:autoSpaceDE w:val="0"/>
        <w:autoSpaceDN w:val="0"/>
        <w:adjustRightInd w:val="0"/>
        <w:spacing w:line="360" w:lineRule="auto"/>
        <w:ind w:right="850"/>
        <w:rPr>
          <w:rFonts w:ascii="Frutiger Neue LT Pro Light" w:hAnsi="Frutiger Neue LT Pro Light"/>
          <w:bCs/>
          <w:i/>
          <w:iCs/>
        </w:rPr>
      </w:pPr>
      <w:r>
        <w:rPr>
          <w:rFonts w:ascii="Frutiger Neue LT Pro Light" w:hAnsi="Frutiger Neue LT Pro Light"/>
          <w:bCs/>
          <w:i/>
          <w:iCs/>
        </w:rPr>
        <w:t>Von Bianca Marklstorfer</w:t>
      </w:r>
    </w:p>
    <w:p w14:paraId="1B994EAB" w14:textId="77777777" w:rsidR="00590C47" w:rsidRPr="00D76989" w:rsidRDefault="00590C47" w:rsidP="00590C47">
      <w:pPr>
        <w:spacing w:line="360" w:lineRule="auto"/>
        <w:ind w:right="1134"/>
        <w:rPr>
          <w:rFonts w:ascii="Frutiger Neue LT Pro Light" w:hAnsi="Frutiger Neue LT Pro Light" w:cs="Arial"/>
          <w:b/>
          <w:sz w:val="28"/>
          <w:szCs w:val="28"/>
        </w:rPr>
      </w:pPr>
    </w:p>
    <w:p w14:paraId="636BB56F" w14:textId="6E346425" w:rsidR="00A4537F" w:rsidRDefault="00006C2E" w:rsidP="00590C47">
      <w:pPr>
        <w:autoSpaceDE w:val="0"/>
        <w:autoSpaceDN w:val="0"/>
        <w:adjustRightInd w:val="0"/>
        <w:spacing w:line="360" w:lineRule="auto"/>
        <w:ind w:right="850"/>
        <w:rPr>
          <w:rFonts w:ascii="Frutiger Neue LT Pro Light" w:hAnsi="Frutiger Neue LT Pro Light"/>
          <w:b/>
        </w:rPr>
      </w:pPr>
      <w:r>
        <w:rPr>
          <w:rFonts w:ascii="Frutiger Neue LT Pro Light" w:hAnsi="Frutiger Neue LT Pro Light"/>
          <w:b/>
        </w:rPr>
        <w:t xml:space="preserve">Neufahrn, </w:t>
      </w:r>
      <w:r w:rsidR="006D0FCC">
        <w:rPr>
          <w:rFonts w:ascii="Frutiger Neue LT Pro Light" w:hAnsi="Frutiger Neue LT Pro Light"/>
          <w:b/>
        </w:rPr>
        <w:t>Juni 2026</w:t>
      </w:r>
      <w:r>
        <w:rPr>
          <w:rFonts w:ascii="Frutiger Neue LT Pro Light" w:hAnsi="Frutiger Neue LT Pro Light"/>
          <w:b/>
        </w:rPr>
        <w:t xml:space="preserve">. </w:t>
      </w:r>
      <w:r w:rsidR="003A6EEC">
        <w:rPr>
          <w:rFonts w:ascii="Frutiger Neue LT Pro Light" w:hAnsi="Frutiger Neue LT Pro Light"/>
          <w:b/>
        </w:rPr>
        <w:t xml:space="preserve">Rund </w:t>
      </w:r>
      <w:r w:rsidR="006D0FCC">
        <w:rPr>
          <w:rFonts w:ascii="Frutiger Neue LT Pro Light" w:hAnsi="Frutiger Neue LT Pro Light"/>
          <w:b/>
        </w:rPr>
        <w:t xml:space="preserve">50 Schornsteinfeger, </w:t>
      </w:r>
      <w:r w:rsidR="003A6EEC">
        <w:rPr>
          <w:rFonts w:ascii="Frutiger Neue LT Pro Light" w:hAnsi="Frutiger Neue LT Pro Light"/>
          <w:b/>
        </w:rPr>
        <w:t>über 500</w:t>
      </w:r>
      <w:r w:rsidR="006D0FCC">
        <w:rPr>
          <w:rFonts w:ascii="Frutiger Neue LT Pro Light" w:hAnsi="Frutiger Neue LT Pro Light"/>
          <w:b/>
        </w:rPr>
        <w:t xml:space="preserve"> Kilometer</w:t>
      </w:r>
      <w:r w:rsidR="003A6EEC">
        <w:rPr>
          <w:rFonts w:ascii="Frutiger Neue LT Pro Light" w:hAnsi="Frutiger Neue LT Pro Light"/>
          <w:b/>
        </w:rPr>
        <w:t xml:space="preserve"> und ein</w:t>
      </w:r>
      <w:r w:rsidR="006D0FCC">
        <w:rPr>
          <w:rFonts w:ascii="Frutiger Neue LT Pro Light" w:hAnsi="Frutiger Neue LT Pro Light"/>
          <w:b/>
        </w:rPr>
        <w:t xml:space="preserve"> neuer Spendenrekord von 536.784 Euro: Die Glückstour 2026 </w:t>
      </w:r>
      <w:r w:rsidR="0070024B">
        <w:rPr>
          <w:rFonts w:ascii="Frutiger Neue LT Pro Light" w:hAnsi="Frutiger Neue LT Pro Light"/>
          <w:b/>
        </w:rPr>
        <w:t>endete in</w:t>
      </w:r>
      <w:r w:rsidR="006D0FCC">
        <w:rPr>
          <w:rFonts w:ascii="Frutiger Neue LT Pro Light" w:hAnsi="Frutiger Neue LT Pro Light"/>
          <w:b/>
        </w:rPr>
        <w:t xml:space="preserve"> Straubing. ERLUS </w:t>
      </w:r>
      <w:r w:rsidR="0070024B">
        <w:rPr>
          <w:rFonts w:ascii="Frutiger Neue LT Pro Light" w:hAnsi="Frutiger Neue LT Pro Light"/>
          <w:b/>
        </w:rPr>
        <w:t xml:space="preserve">unterstützte Deutschlands </w:t>
      </w:r>
      <w:r w:rsidR="006D0FCC">
        <w:rPr>
          <w:rFonts w:ascii="Frutiger Neue LT Pro Light" w:hAnsi="Frutiger Neue LT Pro Light"/>
          <w:b/>
        </w:rPr>
        <w:t>größte private Benefiz</w:t>
      </w:r>
      <w:r w:rsidR="0070024B">
        <w:rPr>
          <w:rFonts w:ascii="Frutiger Neue LT Pro Light" w:hAnsi="Frutiger Neue LT Pro Light"/>
          <w:b/>
        </w:rPr>
        <w:t xml:space="preserve">-Radtour erneut mit </w:t>
      </w:r>
      <w:r w:rsidR="006D0FCC">
        <w:rPr>
          <w:rFonts w:ascii="Frutiger Neue LT Pro Light" w:hAnsi="Frutiger Neue LT Pro Light"/>
          <w:b/>
        </w:rPr>
        <w:t>2.000 Euro.</w:t>
      </w:r>
    </w:p>
    <w:p w14:paraId="119FDC89" w14:textId="77777777" w:rsidR="006D0FCC" w:rsidRDefault="006D0FCC" w:rsidP="00590C47">
      <w:pPr>
        <w:autoSpaceDE w:val="0"/>
        <w:autoSpaceDN w:val="0"/>
        <w:adjustRightInd w:val="0"/>
        <w:spacing w:line="360" w:lineRule="auto"/>
        <w:ind w:right="850"/>
        <w:rPr>
          <w:rFonts w:ascii="Frutiger Neue LT Pro Light" w:hAnsi="Frutiger Neue LT Pro Light"/>
          <w:b/>
        </w:rPr>
      </w:pPr>
    </w:p>
    <w:p w14:paraId="7D5B2162" w14:textId="6A8A2B16" w:rsidR="0070024B" w:rsidRDefault="0070024B" w:rsidP="00590C47">
      <w:pPr>
        <w:autoSpaceDE w:val="0"/>
        <w:autoSpaceDN w:val="0"/>
        <w:adjustRightInd w:val="0"/>
        <w:spacing w:line="360" w:lineRule="auto"/>
        <w:ind w:right="850"/>
        <w:rPr>
          <w:rFonts w:ascii="Frutiger Neue LT Pro Light" w:hAnsi="Frutiger Neue LT Pro Light"/>
        </w:rPr>
      </w:pPr>
      <w:r>
        <w:rPr>
          <w:rFonts w:ascii="Frutiger Neue LT Pro Light" w:hAnsi="Frutiger Neue LT Pro Light"/>
        </w:rPr>
        <w:t xml:space="preserve">Auf der letzten Etappe von Ingolstadt nach Straubing radelte auch ERLUS-Regionalvertriebsleiter Holger Lanz mit. Er betreut in der Region die Ofenbauer und Händler des Geschäftsbereichs Schornsteinsysteme und Lüftungsnetzwerk. Die Glückstour machte bereits mehrfach Station bei ERLUS. Zuletzt besuchten die Teilnehmer 2023 das Schornsteinwerk in Ergoldsbach. </w:t>
      </w:r>
    </w:p>
    <w:p w14:paraId="1B15DDAE" w14:textId="77777777" w:rsidR="003A6EEC" w:rsidRDefault="003A6EEC" w:rsidP="00590C47">
      <w:pPr>
        <w:autoSpaceDE w:val="0"/>
        <w:autoSpaceDN w:val="0"/>
        <w:adjustRightInd w:val="0"/>
        <w:spacing w:line="360" w:lineRule="auto"/>
        <w:ind w:right="850"/>
        <w:rPr>
          <w:rFonts w:ascii="Frutiger Neue LT Pro Light" w:hAnsi="Frutiger Neue LT Pro Light"/>
        </w:rPr>
      </w:pPr>
    </w:p>
    <w:p w14:paraId="5C72A2A0" w14:textId="77B3C9E2" w:rsidR="003A6EEC" w:rsidRPr="003A6EEC" w:rsidRDefault="0070024B" w:rsidP="00590C47">
      <w:pPr>
        <w:autoSpaceDE w:val="0"/>
        <w:autoSpaceDN w:val="0"/>
        <w:adjustRightInd w:val="0"/>
        <w:spacing w:line="360" w:lineRule="auto"/>
        <w:ind w:right="850"/>
        <w:rPr>
          <w:rFonts w:ascii="Frutiger Neue LT Pro Light" w:hAnsi="Frutiger Neue LT Pro Light"/>
          <w:b/>
          <w:bCs/>
        </w:rPr>
      </w:pPr>
      <w:r>
        <w:rPr>
          <w:rFonts w:ascii="Frutiger Neue LT Pro Light" w:hAnsi="Frutiger Neue LT Pro Light"/>
          <w:b/>
          <w:bCs/>
        </w:rPr>
        <w:t xml:space="preserve">Gemeinsam für </w:t>
      </w:r>
      <w:r w:rsidR="003A6EEC" w:rsidRPr="003A6EEC">
        <w:rPr>
          <w:rFonts w:ascii="Frutiger Neue LT Pro Light" w:hAnsi="Frutiger Neue LT Pro Light"/>
          <w:b/>
          <w:bCs/>
        </w:rPr>
        <w:t>schwerstkranke Kinder</w:t>
      </w:r>
      <w:r>
        <w:rPr>
          <w:rFonts w:ascii="Frutiger Neue LT Pro Light" w:hAnsi="Frutiger Neue LT Pro Light"/>
          <w:b/>
          <w:bCs/>
        </w:rPr>
        <w:t xml:space="preserve"> unterwegs</w:t>
      </w:r>
    </w:p>
    <w:p w14:paraId="65E63DD4" w14:textId="77777777" w:rsidR="003A6EEC" w:rsidRDefault="003A6EEC" w:rsidP="00590C47">
      <w:pPr>
        <w:autoSpaceDE w:val="0"/>
        <w:autoSpaceDN w:val="0"/>
        <w:adjustRightInd w:val="0"/>
        <w:spacing w:line="360" w:lineRule="auto"/>
        <w:ind w:right="850"/>
        <w:rPr>
          <w:rFonts w:ascii="Frutiger Neue LT Pro Light" w:hAnsi="Frutiger Neue LT Pro Light"/>
        </w:rPr>
      </w:pPr>
    </w:p>
    <w:p w14:paraId="61468B38" w14:textId="47A28FE4" w:rsidR="004855A4" w:rsidRDefault="004855A4" w:rsidP="00590C47">
      <w:pPr>
        <w:autoSpaceDE w:val="0"/>
        <w:autoSpaceDN w:val="0"/>
        <w:adjustRightInd w:val="0"/>
        <w:spacing w:line="360" w:lineRule="auto"/>
        <w:ind w:right="850"/>
        <w:rPr>
          <w:rFonts w:ascii="Frutiger Neue LT Pro Light" w:hAnsi="Frutiger Neue LT Pro Light"/>
        </w:rPr>
      </w:pPr>
      <w:r>
        <w:rPr>
          <w:rFonts w:ascii="Frutiger Neue LT Pro Light" w:hAnsi="Frutiger Neue LT Pro Light"/>
        </w:rPr>
        <w:t>„</w:t>
      </w:r>
      <w:r w:rsidR="0070024B">
        <w:rPr>
          <w:rFonts w:ascii="Frutiger Neue LT Pro Light" w:hAnsi="Frutiger Neue LT Pro Light"/>
        </w:rPr>
        <w:t xml:space="preserve">Schornsteinfeger arbeiten täglich mit unseren Systemen. </w:t>
      </w:r>
      <w:r w:rsidR="0024259B">
        <w:rPr>
          <w:rFonts w:ascii="Frutiger Neue LT Pro Light" w:hAnsi="Frutiger Neue LT Pro Light"/>
        </w:rPr>
        <w:t>Wir</w:t>
      </w:r>
      <w:r w:rsidR="0070024B">
        <w:rPr>
          <w:rFonts w:ascii="Frutiger Neue LT Pro Light" w:hAnsi="Frutiger Neue LT Pro Light"/>
        </w:rPr>
        <w:t xml:space="preserve"> unterstützen diese Hilfsaktion seit vielen Jahren. Besonders überzeugt uns, dass die Spenden ohne Abzüge direkt bei den betroffenen Kindern und Familien ankommen“, sagt</w:t>
      </w:r>
      <w:r>
        <w:rPr>
          <w:rFonts w:ascii="Frutiger Neue LT Pro Light" w:hAnsi="Frutiger Neue LT Pro Light"/>
        </w:rPr>
        <w:t xml:space="preserve"> Andreas Wilhelm, Vertriebsvorstand bei ERLUS. </w:t>
      </w:r>
    </w:p>
    <w:p w14:paraId="399034F8" w14:textId="2A108CFF" w:rsidR="006D0FCC" w:rsidRDefault="003A6EEC" w:rsidP="00590C47">
      <w:pPr>
        <w:autoSpaceDE w:val="0"/>
        <w:autoSpaceDN w:val="0"/>
        <w:adjustRightInd w:val="0"/>
        <w:spacing w:line="360" w:lineRule="auto"/>
        <w:ind w:right="850"/>
        <w:rPr>
          <w:rFonts w:ascii="Frutiger Neue LT Pro Light" w:hAnsi="Frutiger Neue LT Pro Light" w:cs="Arial"/>
          <w:color w:val="000000"/>
        </w:rPr>
      </w:pPr>
      <w:r>
        <w:rPr>
          <w:rFonts w:ascii="Frutiger Neue LT Pro Light" w:hAnsi="Frutiger Neue LT Pro Light" w:cs="Arial"/>
          <w:color w:val="000000"/>
        </w:rPr>
        <w:t>Die Glückstour gibt es seit 2006 jährlich. Rund 50 Schornsteinfegerinnen und Schornsteinfeger radeln jedes Jahr durch Deutschland. Seit Beginn wurden mehr als sieben Millionen Euro Spendengelder gesammelt</w:t>
      </w:r>
      <w:r w:rsidR="0070024B">
        <w:rPr>
          <w:rFonts w:ascii="Frutiger Neue LT Pro Light" w:hAnsi="Frutiger Neue LT Pro Light" w:cs="Arial"/>
          <w:color w:val="000000"/>
        </w:rPr>
        <w:t xml:space="preserve"> und direkt an regionale Kinderkliniken, Elterninitiativen, Hospize und betroffene Familien übergeben. 2026 wurden 76 Spendenschecks über jeweils 3.000 Euro überreicht. </w:t>
      </w:r>
    </w:p>
    <w:p w14:paraId="661EFCDF" w14:textId="77777777" w:rsidR="0070024B" w:rsidRDefault="0070024B" w:rsidP="0070024B">
      <w:pPr>
        <w:autoSpaceDE w:val="0"/>
        <w:autoSpaceDN w:val="0"/>
        <w:adjustRightInd w:val="0"/>
        <w:spacing w:line="360" w:lineRule="auto"/>
        <w:ind w:right="850"/>
        <w:rPr>
          <w:rFonts w:ascii="Frutiger Neue LT Pro Light" w:hAnsi="Frutiger Neue LT Pro Light"/>
        </w:rPr>
      </w:pPr>
      <w:r>
        <w:rPr>
          <w:rFonts w:ascii="Frutiger Neue LT Pro Light" w:hAnsi="Frutiger Neue LT Pro Light"/>
        </w:rPr>
        <w:lastRenderedPageBreak/>
        <w:t xml:space="preserve">„Was die Kaminkehrerinnen und Kaminkehrer antreibt, ist mehr als Freude am Sport – sie verbinden ihre sportliche Leistung mit einem guten Zweck. Danke an alle, die diese schöne Aktion jedes Jahr mit so viel Engagement möglich machen!“, sagte der bayerische Verkehrsminister Christian Bernreiter bei der Zieleinfahrt in Straubing. Er war die letzte Etappe selbst mitgeradelt. </w:t>
      </w:r>
    </w:p>
    <w:p w14:paraId="25CA8A0E" w14:textId="13F1864A" w:rsidR="0070024B" w:rsidRDefault="0070024B" w:rsidP="00590C47">
      <w:pPr>
        <w:autoSpaceDE w:val="0"/>
        <w:autoSpaceDN w:val="0"/>
        <w:adjustRightInd w:val="0"/>
        <w:spacing w:line="360" w:lineRule="auto"/>
        <w:ind w:right="850"/>
        <w:rPr>
          <w:rFonts w:ascii="Frutiger Neue LT Pro Light" w:hAnsi="Frutiger Neue LT Pro Light" w:cs="Arial"/>
          <w:color w:val="000000"/>
        </w:rPr>
      </w:pPr>
      <w:r>
        <w:rPr>
          <w:rFonts w:ascii="Frutiger Neue LT Pro Light" w:hAnsi="Frutiger Neue LT Pro Light" w:cs="Arial"/>
          <w:color w:val="000000"/>
        </w:rPr>
        <w:t>Seit 2006 sammeln die Glückstour-Radler Spenden für krebs- und schwerstkranke Kinder. Mehr als sieben Millionen Euro kamen bislang zusammen. Die Gelder fließen direkt an Kinderkliniken, Hospize, Elterninitiativen und betroffene Familien.</w:t>
      </w:r>
    </w:p>
    <w:p w14:paraId="7446CBE4" w14:textId="57FDD09A" w:rsidR="0070024B" w:rsidRDefault="0070024B">
      <w:pPr>
        <w:rPr>
          <w:rFonts w:ascii="Frutiger Neue LT Pro Light" w:hAnsi="Frutiger Neue LT Pro Light" w:cs="Arial"/>
          <w:color w:val="000000"/>
        </w:rPr>
      </w:pPr>
      <w:r>
        <w:rPr>
          <w:rFonts w:ascii="Frutiger Neue LT Pro Light" w:hAnsi="Frutiger Neue LT Pro Light" w:cs="Arial"/>
          <w:color w:val="000000"/>
        </w:rPr>
        <w:br w:type="page"/>
      </w:r>
    </w:p>
    <w:p w14:paraId="5EEBBB5E" w14:textId="2842BF6A" w:rsidR="003A6EEC" w:rsidRPr="003A6EEC" w:rsidRDefault="003A6EEC" w:rsidP="00590C47">
      <w:pPr>
        <w:autoSpaceDE w:val="0"/>
        <w:autoSpaceDN w:val="0"/>
        <w:adjustRightInd w:val="0"/>
        <w:spacing w:line="360" w:lineRule="auto"/>
        <w:ind w:right="850"/>
        <w:rPr>
          <w:rFonts w:ascii="Frutiger Neue LT Pro Light" w:hAnsi="Frutiger Neue LT Pro Light" w:cs="Arial"/>
          <w:i/>
          <w:iCs/>
          <w:color w:val="000000"/>
        </w:rPr>
      </w:pPr>
      <w:r w:rsidRPr="003A6EEC">
        <w:rPr>
          <w:rFonts w:ascii="Frutiger Neue LT Pro Light" w:hAnsi="Frutiger Neue LT Pro Light" w:cs="Arial"/>
          <w:i/>
          <w:iCs/>
          <w:color w:val="000000"/>
        </w:rPr>
        <w:lastRenderedPageBreak/>
        <w:t xml:space="preserve">Bildmaterial: </w:t>
      </w:r>
    </w:p>
    <w:p w14:paraId="36FB5460" w14:textId="3E8E69AF" w:rsidR="00555109" w:rsidRDefault="004855A4" w:rsidP="00590C47">
      <w:pPr>
        <w:autoSpaceDE w:val="0"/>
        <w:autoSpaceDN w:val="0"/>
        <w:adjustRightInd w:val="0"/>
        <w:spacing w:line="360" w:lineRule="auto"/>
        <w:ind w:right="850"/>
        <w:rPr>
          <w:rFonts w:ascii="Frutiger Neue LT Pro Light" w:hAnsi="Frutiger Neue LT Pro Light" w:cs="Arial"/>
          <w:color w:val="000000"/>
        </w:rPr>
      </w:pPr>
      <w:r>
        <w:rPr>
          <w:rFonts w:ascii="Frutiger Neue LT Pro Light" w:hAnsi="Frutiger Neue LT Pro Light" w:cs="Arial"/>
          <w:i/>
          <w:noProof/>
          <w:color w:val="000000"/>
        </w:rPr>
        <w:drawing>
          <wp:inline distT="0" distB="0" distL="0" distR="0" wp14:anchorId="74F9A696" wp14:editId="72920803">
            <wp:extent cx="3014662" cy="2009109"/>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0936" cy="2026619"/>
                    </a:xfrm>
                    <a:prstGeom prst="rect">
                      <a:avLst/>
                    </a:prstGeom>
                    <a:noFill/>
                    <a:ln>
                      <a:noFill/>
                    </a:ln>
                  </pic:spPr>
                </pic:pic>
              </a:graphicData>
            </a:graphic>
          </wp:inline>
        </w:drawing>
      </w:r>
    </w:p>
    <w:p w14:paraId="7262C461" w14:textId="0E47B325" w:rsidR="004855A4" w:rsidRPr="0070024B" w:rsidRDefault="0070024B" w:rsidP="00590C47">
      <w:pPr>
        <w:autoSpaceDE w:val="0"/>
        <w:autoSpaceDN w:val="0"/>
        <w:adjustRightInd w:val="0"/>
        <w:spacing w:line="360" w:lineRule="auto"/>
        <w:ind w:right="850"/>
        <w:rPr>
          <w:rFonts w:ascii="Frutiger Neue LT Pro Light" w:hAnsi="Frutiger Neue LT Pro Light" w:cs="Arial"/>
          <w:i/>
          <w:color w:val="000000"/>
        </w:rPr>
      </w:pPr>
      <w:r w:rsidRPr="0070024B">
        <w:rPr>
          <w:rFonts w:ascii="Frutiger Neue LT Pro Light" w:hAnsi="Frutiger Neue LT Pro Light" w:cs="Arial"/>
          <w:i/>
          <w:color w:val="000000"/>
        </w:rPr>
        <w:t xml:space="preserve">Freuten sich über den Erfolg der Glückstour 2026 (v. l.): </w:t>
      </w:r>
      <w:r w:rsidR="004855A4" w:rsidRPr="0070024B">
        <w:rPr>
          <w:rFonts w:ascii="Frutiger Neue LT Pro Light" w:hAnsi="Frutiger Neue LT Pro Light" w:cs="Arial"/>
          <w:i/>
          <w:color w:val="000000"/>
        </w:rPr>
        <w:t>Alexis Gula, Präsident des Bundesverbands des Schornsteinfegerhandwerks</w:t>
      </w:r>
      <w:r>
        <w:rPr>
          <w:rFonts w:ascii="Frutiger Neue LT Pro Light" w:hAnsi="Frutiger Neue LT Pro Light" w:cs="Arial"/>
          <w:i/>
          <w:color w:val="000000"/>
        </w:rPr>
        <w:t>,</w:t>
      </w:r>
      <w:r w:rsidR="004855A4" w:rsidRPr="0070024B">
        <w:rPr>
          <w:rFonts w:ascii="Frutiger Neue LT Pro Light" w:hAnsi="Frutiger Neue LT Pro Light" w:cs="Arial"/>
          <w:i/>
          <w:color w:val="000000"/>
        </w:rPr>
        <w:t xml:space="preserve"> Ralf Heibrok, Hauptorganisator der Glückstour und Bundesverdienstkreuzträger,</w:t>
      </w:r>
    </w:p>
    <w:p w14:paraId="0CFFB8D5" w14:textId="7C21C7EB" w:rsidR="004855A4" w:rsidRDefault="004855A4" w:rsidP="00590C47">
      <w:pPr>
        <w:autoSpaceDE w:val="0"/>
        <w:autoSpaceDN w:val="0"/>
        <w:adjustRightInd w:val="0"/>
        <w:spacing w:line="360" w:lineRule="auto"/>
        <w:ind w:right="850"/>
        <w:rPr>
          <w:rFonts w:ascii="Frutiger Neue LT Pro Light" w:hAnsi="Frutiger Neue LT Pro Light" w:cs="Arial"/>
          <w:i/>
          <w:color w:val="000000"/>
        </w:rPr>
      </w:pPr>
      <w:r w:rsidRPr="0070024B">
        <w:rPr>
          <w:rFonts w:ascii="Frutiger Neue LT Pro Light" w:hAnsi="Frutiger Neue LT Pro Light" w:cs="Arial"/>
          <w:i/>
          <w:color w:val="000000"/>
        </w:rPr>
        <w:t>Jürgen Böhm, Vertriebsvorstand bei ERLUS im Bereich Schornsteinsysteme und Lüftungsnetzwerk,</w:t>
      </w:r>
      <w:r w:rsidR="0070024B">
        <w:rPr>
          <w:rFonts w:ascii="Frutiger Neue LT Pro Light" w:hAnsi="Frutiger Neue LT Pro Light" w:cs="Arial"/>
          <w:i/>
          <w:color w:val="000000"/>
        </w:rPr>
        <w:t xml:space="preserve"> Schauspieler und Sänger </w:t>
      </w:r>
      <w:r w:rsidRPr="0070024B">
        <w:rPr>
          <w:rFonts w:ascii="Frutiger Neue LT Pro Light" w:hAnsi="Frutiger Neue LT Pro Light" w:cs="Arial"/>
          <w:i/>
          <w:color w:val="000000"/>
        </w:rPr>
        <w:t>Uwe Ro</w:t>
      </w:r>
      <w:r w:rsidR="00A62C99">
        <w:rPr>
          <w:rFonts w:ascii="Frutiger Neue LT Pro Light" w:hAnsi="Frutiger Neue LT Pro Light" w:cs="Arial"/>
          <w:i/>
          <w:color w:val="000000"/>
        </w:rPr>
        <w:t>h</w:t>
      </w:r>
      <w:r w:rsidRPr="0070024B">
        <w:rPr>
          <w:rFonts w:ascii="Frutiger Neue LT Pro Light" w:hAnsi="Frutiger Neue LT Pro Light" w:cs="Arial"/>
          <w:i/>
          <w:color w:val="000000"/>
        </w:rPr>
        <w:t xml:space="preserve">de, </w:t>
      </w:r>
      <w:r w:rsidR="005E4972">
        <w:rPr>
          <w:rFonts w:ascii="Frutiger Neue LT Pro Light" w:hAnsi="Frutiger Neue LT Pro Light" w:cs="Arial"/>
          <w:i/>
          <w:color w:val="000000"/>
        </w:rPr>
        <w:t xml:space="preserve">sowie Bayerns Verkehrsminister </w:t>
      </w:r>
      <w:r w:rsidRPr="0070024B">
        <w:rPr>
          <w:rFonts w:ascii="Frutiger Neue LT Pro Light" w:hAnsi="Frutiger Neue LT Pro Light" w:cs="Arial"/>
          <w:i/>
          <w:color w:val="000000"/>
        </w:rPr>
        <w:t xml:space="preserve">Christian Bernreiter. </w:t>
      </w:r>
    </w:p>
    <w:p w14:paraId="1B949DDA" w14:textId="77777777" w:rsidR="0070024B" w:rsidRPr="0070024B" w:rsidRDefault="0070024B" w:rsidP="00590C47">
      <w:pPr>
        <w:autoSpaceDE w:val="0"/>
        <w:autoSpaceDN w:val="0"/>
        <w:adjustRightInd w:val="0"/>
        <w:spacing w:line="360" w:lineRule="auto"/>
        <w:ind w:right="850"/>
        <w:rPr>
          <w:rFonts w:ascii="Frutiger Neue LT Pro Light" w:hAnsi="Frutiger Neue LT Pro Light" w:cs="Arial"/>
          <w:i/>
          <w:color w:val="000000"/>
        </w:rPr>
      </w:pPr>
    </w:p>
    <w:p w14:paraId="7067D324" w14:textId="46823A34" w:rsidR="004855A4" w:rsidRPr="0070024B" w:rsidRDefault="004855A4" w:rsidP="00590C47">
      <w:pPr>
        <w:autoSpaceDE w:val="0"/>
        <w:autoSpaceDN w:val="0"/>
        <w:adjustRightInd w:val="0"/>
        <w:spacing w:line="360" w:lineRule="auto"/>
        <w:ind w:right="850"/>
        <w:rPr>
          <w:rFonts w:ascii="Frutiger Neue LT Pro Light" w:hAnsi="Frutiger Neue LT Pro Light" w:cs="Arial"/>
          <w:i/>
          <w:color w:val="000000"/>
        </w:rPr>
      </w:pPr>
      <w:r w:rsidRPr="0070024B">
        <w:rPr>
          <w:rFonts w:ascii="Frutiger Neue LT Pro Light" w:hAnsi="Frutiger Neue LT Pro Light" w:cs="Arial"/>
          <w:i/>
          <w:color w:val="000000"/>
        </w:rPr>
        <w:t>Foto: ERLUS, Bianca Marklstorfer</w:t>
      </w:r>
    </w:p>
    <w:p w14:paraId="5FA20871" w14:textId="77777777" w:rsidR="00EC7304" w:rsidRPr="00EC7304" w:rsidRDefault="00EC7304" w:rsidP="00590C47">
      <w:pPr>
        <w:autoSpaceDE w:val="0"/>
        <w:autoSpaceDN w:val="0"/>
        <w:adjustRightInd w:val="0"/>
        <w:spacing w:line="360" w:lineRule="auto"/>
        <w:ind w:right="850"/>
        <w:rPr>
          <w:rFonts w:ascii="Frutiger Neue LT Pro Light" w:hAnsi="Frutiger Neue LT Pro Light" w:cs="Arial"/>
          <w:i/>
          <w:color w:val="000000"/>
        </w:rPr>
      </w:pPr>
    </w:p>
    <w:p w14:paraId="6A482B70" w14:textId="77777777" w:rsidR="00EC7304" w:rsidRPr="00EC7304" w:rsidRDefault="00EC7304" w:rsidP="00590C47">
      <w:pPr>
        <w:autoSpaceDE w:val="0"/>
        <w:autoSpaceDN w:val="0"/>
        <w:adjustRightInd w:val="0"/>
        <w:spacing w:line="360" w:lineRule="auto"/>
        <w:ind w:right="850"/>
        <w:rPr>
          <w:rFonts w:ascii="Frutiger Neue LT Pro Light" w:hAnsi="Frutiger Neue LT Pro Light" w:cs="Arial"/>
          <w:i/>
          <w:color w:val="000000"/>
        </w:rPr>
      </w:pPr>
    </w:p>
    <w:p w14:paraId="6DB74C04" w14:textId="77777777" w:rsidR="00EC7304" w:rsidRDefault="00EC7304" w:rsidP="00277CDA">
      <w:pPr>
        <w:autoSpaceDE w:val="0"/>
        <w:autoSpaceDN w:val="0"/>
        <w:adjustRightInd w:val="0"/>
        <w:spacing w:line="360" w:lineRule="auto"/>
        <w:ind w:right="850"/>
        <w:jc w:val="both"/>
        <w:rPr>
          <w:rFonts w:ascii="Frutiger Neue LT Pro Light" w:hAnsi="Frutiger Neue LT Pro Light" w:cs="Arial"/>
          <w:i/>
          <w:color w:val="000000"/>
        </w:rPr>
      </w:pPr>
    </w:p>
    <w:p w14:paraId="2BEC179C" w14:textId="77777777" w:rsidR="001237B4" w:rsidRDefault="001237B4" w:rsidP="00EC1228">
      <w:pPr>
        <w:ind w:right="1134"/>
        <w:rPr>
          <w:rFonts w:ascii="Frutiger LT 45 Light" w:hAnsi="Frutiger LT 45 Light"/>
          <w:b/>
          <w:i/>
        </w:rPr>
      </w:pPr>
      <w:r>
        <w:rPr>
          <w:rFonts w:ascii="Frutiger LT 45 Light" w:hAnsi="Frutiger LT 45 Light"/>
          <w:b/>
          <w:i/>
        </w:rPr>
        <w:br w:type="page"/>
      </w:r>
    </w:p>
    <w:p w14:paraId="1B5293B7" w14:textId="77777777" w:rsidR="00590C47" w:rsidRDefault="00590C47" w:rsidP="00590C47">
      <w:pPr>
        <w:ind w:right="283"/>
        <w:rPr>
          <w:rFonts w:ascii="Frutiger LT 45 Light" w:hAnsi="Frutiger LT 45 Light"/>
          <w:b/>
          <w:i/>
        </w:rPr>
      </w:pPr>
      <w:r>
        <w:rPr>
          <w:rFonts w:ascii="Frutiger LT 45 Light" w:hAnsi="Frutiger LT 45 Light"/>
          <w:b/>
          <w:i/>
        </w:rPr>
        <w:lastRenderedPageBreak/>
        <w:t>ERLUS AG heute</w:t>
      </w:r>
    </w:p>
    <w:p w14:paraId="49F9975D" w14:textId="77777777" w:rsidR="00590C47" w:rsidRDefault="00590C47" w:rsidP="00590C47">
      <w:pPr>
        <w:ind w:right="283"/>
        <w:rPr>
          <w:rFonts w:ascii="Frutiger LT 45 Light" w:hAnsi="Frutiger LT 45 Light"/>
          <w:i/>
        </w:rPr>
      </w:pPr>
    </w:p>
    <w:p w14:paraId="0730BA5B" w14:textId="77777777" w:rsidR="00590C47" w:rsidRPr="00D05A82" w:rsidRDefault="00590C47" w:rsidP="00590C47">
      <w:pPr>
        <w:tabs>
          <w:tab w:val="left" w:pos="6360"/>
          <w:tab w:val="left" w:pos="7371"/>
        </w:tabs>
        <w:ind w:right="283"/>
        <w:rPr>
          <w:rFonts w:ascii="Frutiger Neue LT Pro Light" w:hAnsi="Frutiger Neue LT Pro Light"/>
          <w:i/>
          <w:sz w:val="20"/>
          <w:szCs w:val="20"/>
        </w:rPr>
      </w:pPr>
      <w:r w:rsidRPr="00D05A82">
        <w:rPr>
          <w:rFonts w:ascii="Frutiger Neue LT Pro Light" w:hAnsi="Frutiger Neue LT Pro Light"/>
          <w:i/>
          <w:sz w:val="20"/>
          <w:szCs w:val="20"/>
        </w:rPr>
        <w:t xml:space="preserve">Die ERLUS AG gehört zu den führenden Herstellern von Dachkeramik und Schornsteinsystemen in Deutschland. Das mittelständische Unternehmen produziert an den Standorten Neufahrn und Ergoldsbach (Niederbayern) sowie in Teistungen (Thüringen). Die Tondachziegel von ERLUS zeichnen sich vor allem durch Premiumqualität und hochwertiges Design aus. Schon oft wurde ein ERLUS Produkt prämiert. Zuletzt Erlutherm, der Speicherofen im Schornstein, mit dem </w:t>
      </w:r>
      <w:r w:rsidR="00006C2E">
        <w:rPr>
          <w:rFonts w:ascii="Frutiger Neue LT Pro Light" w:hAnsi="Frutiger Neue LT Pro Light"/>
          <w:i/>
          <w:sz w:val="20"/>
          <w:szCs w:val="20"/>
        </w:rPr>
        <w:t xml:space="preserve">iF Design Award 2026 und dem </w:t>
      </w:r>
      <w:r w:rsidRPr="00D05A82">
        <w:rPr>
          <w:rFonts w:ascii="Frutiger Neue LT Pro Light" w:hAnsi="Frutiger Neue LT Pro Light"/>
          <w:i/>
          <w:sz w:val="20"/>
          <w:szCs w:val="20"/>
        </w:rPr>
        <w:t xml:space="preserve">German Design Award 2026. </w:t>
      </w:r>
      <w:r w:rsidR="00006C2E">
        <w:rPr>
          <w:rFonts w:ascii="Frutiger Neue LT Pro Light" w:hAnsi="Frutiger Neue LT Pro Light"/>
          <w:i/>
          <w:sz w:val="20"/>
          <w:szCs w:val="20"/>
        </w:rPr>
        <w:t xml:space="preserve">Ebenfalls </w:t>
      </w:r>
      <w:r w:rsidRPr="00D05A82">
        <w:rPr>
          <w:rFonts w:ascii="Frutiger Neue LT Pro Light" w:hAnsi="Frutiger Neue LT Pro Light"/>
          <w:i/>
          <w:sz w:val="20"/>
          <w:szCs w:val="20"/>
        </w:rPr>
        <w:t xml:space="preserve">zweifach prämiert wurde der </w:t>
      </w:r>
      <w:r w:rsidR="00006C2E">
        <w:rPr>
          <w:rFonts w:ascii="Frutiger Neue LT Pro Light" w:hAnsi="Frutiger Neue LT Pro Light"/>
          <w:i/>
          <w:sz w:val="20"/>
          <w:szCs w:val="20"/>
        </w:rPr>
        <w:br/>
      </w:r>
      <w:r w:rsidRPr="00D05A82">
        <w:rPr>
          <w:rFonts w:ascii="Frutiger Neue LT Pro Light" w:hAnsi="Frutiger Neue LT Pro Light"/>
          <w:i/>
          <w:sz w:val="20"/>
          <w:szCs w:val="20"/>
        </w:rPr>
        <w:t xml:space="preserve">Karat RS mit dem begehrten iF Design Award und dem Red Dot: Best of the Best. Die vom Institut Bauen und Umwelt e. V. verliehene Umwelt-Produktdeklaration (EPD) für die Dachziegelherstellung bestätigt die bereits seit Jahren gelebte Nachhaltigkeitsstrategie des Unternehmens in Entwicklung und Produktion. Neben hochwertiger Dachkeramik und zukunftsorientierten Schornsteinsystemen bietet ERLUS mit Via Vento S zudem ein universelles Lüftungsnetzwerk für Einfamilienhäuser an, </w:t>
      </w:r>
      <w:r>
        <w:rPr>
          <w:rFonts w:ascii="Frutiger Neue LT Pro Light" w:hAnsi="Frutiger Neue LT Pro Light"/>
          <w:i/>
          <w:sz w:val="20"/>
          <w:szCs w:val="20"/>
        </w:rPr>
        <w:t>das</w:t>
      </w:r>
      <w:r w:rsidRPr="00D05A82">
        <w:rPr>
          <w:rFonts w:ascii="Frutiger Neue LT Pro Light" w:hAnsi="Frutiger Neue LT Pro Light"/>
          <w:i/>
          <w:sz w:val="20"/>
          <w:szCs w:val="20"/>
        </w:rPr>
        <w:t xml:space="preserve"> auch für Passivhäuser bestens geeignet ist.</w:t>
      </w:r>
    </w:p>
    <w:p w14:paraId="7369FA4A" w14:textId="77777777" w:rsidR="00590C47" w:rsidRPr="00D05A82" w:rsidRDefault="00590C47" w:rsidP="00590C47">
      <w:pPr>
        <w:tabs>
          <w:tab w:val="left" w:pos="6360"/>
          <w:tab w:val="left" w:pos="7371"/>
        </w:tabs>
        <w:ind w:right="283"/>
        <w:rPr>
          <w:rFonts w:ascii="Frutiger Neue LT Pro Light" w:hAnsi="Frutiger Neue LT Pro Light"/>
          <w:i/>
          <w:sz w:val="20"/>
          <w:szCs w:val="20"/>
        </w:rPr>
      </w:pPr>
    </w:p>
    <w:p w14:paraId="43B3E2CB" w14:textId="77777777" w:rsidR="00590C47" w:rsidRPr="00D05A82" w:rsidRDefault="00590C47" w:rsidP="00590C47">
      <w:pPr>
        <w:tabs>
          <w:tab w:val="left" w:pos="6360"/>
          <w:tab w:val="left" w:pos="7371"/>
        </w:tabs>
        <w:ind w:right="283"/>
        <w:rPr>
          <w:rFonts w:ascii="Frutiger Neue LT Pro Light" w:hAnsi="Frutiger Neue LT Pro Light"/>
          <w:i/>
          <w:sz w:val="20"/>
          <w:szCs w:val="20"/>
          <w:u w:val="single"/>
        </w:rPr>
      </w:pPr>
    </w:p>
    <w:p w14:paraId="67104D9A" w14:textId="77777777" w:rsidR="00590C47" w:rsidRPr="00D05A82" w:rsidRDefault="00590C47" w:rsidP="00590C47">
      <w:pPr>
        <w:tabs>
          <w:tab w:val="left" w:pos="6360"/>
          <w:tab w:val="left" w:pos="7371"/>
        </w:tabs>
        <w:ind w:right="283"/>
        <w:rPr>
          <w:rFonts w:ascii="Frutiger Neue LT Pro Light" w:hAnsi="Frutiger Neue LT Pro Light"/>
          <w:i/>
          <w:sz w:val="20"/>
          <w:szCs w:val="20"/>
          <w:u w:val="single"/>
        </w:rPr>
      </w:pPr>
      <w:r w:rsidRPr="00D05A82">
        <w:rPr>
          <w:rFonts w:ascii="Frutiger Neue LT Pro Light" w:hAnsi="Frutiger Neue LT Pro Light"/>
          <w:i/>
          <w:sz w:val="20"/>
          <w:szCs w:val="20"/>
          <w:u w:val="single"/>
        </w:rPr>
        <w:t>Für weitere Informationen:</w:t>
      </w:r>
    </w:p>
    <w:p w14:paraId="777DEE33" w14:textId="77777777" w:rsidR="00590C47" w:rsidRPr="00D05A82" w:rsidRDefault="00590C47" w:rsidP="00590C47">
      <w:pPr>
        <w:tabs>
          <w:tab w:val="left" w:pos="6360"/>
          <w:tab w:val="left" w:pos="7371"/>
        </w:tabs>
        <w:ind w:right="283"/>
        <w:rPr>
          <w:rFonts w:ascii="Frutiger Neue LT Pro Light" w:hAnsi="Frutiger Neue LT Pro Light"/>
          <w:i/>
          <w:sz w:val="20"/>
          <w:szCs w:val="20"/>
          <w:u w:val="single"/>
        </w:rPr>
      </w:pPr>
    </w:p>
    <w:p w14:paraId="352811E4" w14:textId="77777777" w:rsidR="00590C47" w:rsidRPr="00D05A82" w:rsidRDefault="00590C47" w:rsidP="00590C47">
      <w:pPr>
        <w:tabs>
          <w:tab w:val="left" w:pos="6360"/>
          <w:tab w:val="left" w:pos="7371"/>
        </w:tabs>
        <w:ind w:right="283"/>
        <w:rPr>
          <w:rFonts w:ascii="Frutiger Neue LT Pro Light" w:hAnsi="Frutiger Neue LT Pro Light"/>
          <w:i/>
          <w:sz w:val="20"/>
          <w:szCs w:val="20"/>
        </w:rPr>
      </w:pPr>
      <w:r w:rsidRPr="00D05A82">
        <w:rPr>
          <w:rFonts w:ascii="Frutiger Neue LT Pro Light" w:hAnsi="Frutiger Neue LT Pro Light"/>
          <w:i/>
          <w:sz w:val="20"/>
          <w:szCs w:val="20"/>
        </w:rPr>
        <w:t>ERLUS AG</w:t>
      </w:r>
    </w:p>
    <w:p w14:paraId="5D4318F0" w14:textId="77777777" w:rsidR="00590C47" w:rsidRPr="00D05A82" w:rsidRDefault="00590C47" w:rsidP="00590C47">
      <w:pPr>
        <w:tabs>
          <w:tab w:val="left" w:pos="6360"/>
          <w:tab w:val="left" w:pos="7371"/>
        </w:tabs>
        <w:ind w:right="283"/>
        <w:rPr>
          <w:rFonts w:ascii="Frutiger Neue LT Pro Light" w:hAnsi="Frutiger Neue LT Pro Light"/>
          <w:i/>
          <w:sz w:val="20"/>
          <w:szCs w:val="20"/>
        </w:rPr>
      </w:pPr>
      <w:r w:rsidRPr="00D05A82">
        <w:rPr>
          <w:rFonts w:ascii="Frutiger Neue LT Pro Light" w:hAnsi="Frutiger Neue LT Pro Light"/>
          <w:i/>
          <w:sz w:val="20"/>
          <w:szCs w:val="20"/>
        </w:rPr>
        <w:t>Hauptstraße 106</w:t>
      </w:r>
    </w:p>
    <w:p w14:paraId="7220A978" w14:textId="77777777" w:rsidR="00590C47" w:rsidRPr="00D05A82" w:rsidRDefault="00590C47" w:rsidP="00590C47">
      <w:pPr>
        <w:tabs>
          <w:tab w:val="left" w:pos="6360"/>
          <w:tab w:val="left" w:pos="7371"/>
        </w:tabs>
        <w:ind w:right="283"/>
        <w:rPr>
          <w:rFonts w:ascii="Frutiger Neue LT Pro Light" w:hAnsi="Frutiger Neue LT Pro Light"/>
          <w:i/>
          <w:sz w:val="20"/>
          <w:szCs w:val="20"/>
        </w:rPr>
      </w:pPr>
      <w:r w:rsidRPr="00D05A82">
        <w:rPr>
          <w:rFonts w:ascii="Frutiger Neue LT Pro Light" w:hAnsi="Frutiger Neue LT Pro Light"/>
          <w:i/>
          <w:sz w:val="20"/>
          <w:szCs w:val="20"/>
        </w:rPr>
        <w:t>84088 Neufahrn i. NB</w:t>
      </w:r>
    </w:p>
    <w:p w14:paraId="6A124B37" w14:textId="77777777" w:rsidR="00590C47" w:rsidRPr="00D05A82" w:rsidRDefault="00590C47" w:rsidP="00590C47">
      <w:pPr>
        <w:tabs>
          <w:tab w:val="left" w:pos="6360"/>
          <w:tab w:val="left" w:pos="7371"/>
        </w:tabs>
        <w:ind w:right="283"/>
        <w:rPr>
          <w:rFonts w:ascii="Frutiger Neue LT Pro Light" w:hAnsi="Frutiger Neue LT Pro Light"/>
          <w:i/>
          <w:sz w:val="20"/>
          <w:szCs w:val="20"/>
        </w:rPr>
      </w:pPr>
      <w:r w:rsidRPr="00D05A82">
        <w:rPr>
          <w:rFonts w:ascii="Frutiger Neue LT Pro Light" w:hAnsi="Frutiger Neue LT Pro Light"/>
          <w:i/>
          <w:sz w:val="20"/>
          <w:szCs w:val="20"/>
        </w:rPr>
        <w:t>Bianca Marklstorfer</w:t>
      </w:r>
    </w:p>
    <w:p w14:paraId="5ADC691A" w14:textId="77777777" w:rsidR="00590C47" w:rsidRPr="00D05A82" w:rsidRDefault="00590C47" w:rsidP="00590C47">
      <w:pPr>
        <w:tabs>
          <w:tab w:val="left" w:pos="6360"/>
          <w:tab w:val="left" w:pos="7371"/>
        </w:tabs>
        <w:ind w:right="283"/>
        <w:rPr>
          <w:rFonts w:ascii="Frutiger Neue LT Pro Light" w:hAnsi="Frutiger Neue LT Pro Light"/>
          <w:i/>
          <w:sz w:val="20"/>
          <w:szCs w:val="20"/>
          <w:lang w:val="it-IT"/>
        </w:rPr>
      </w:pPr>
      <w:r w:rsidRPr="00D05A82">
        <w:rPr>
          <w:rFonts w:ascii="Frutiger Neue LT Pro Light" w:hAnsi="Frutiger Neue LT Pro Light"/>
          <w:i/>
          <w:sz w:val="20"/>
          <w:szCs w:val="20"/>
          <w:lang w:val="it-IT"/>
        </w:rPr>
        <w:t>Telefon: +49 8773 18162</w:t>
      </w:r>
    </w:p>
    <w:p w14:paraId="54B8E868" w14:textId="77777777" w:rsidR="00590C47" w:rsidRPr="00D05A82" w:rsidRDefault="00590C47" w:rsidP="00590C47">
      <w:pPr>
        <w:tabs>
          <w:tab w:val="left" w:pos="6360"/>
          <w:tab w:val="left" w:pos="7371"/>
        </w:tabs>
        <w:ind w:right="283"/>
        <w:rPr>
          <w:rFonts w:ascii="Frutiger Neue LT Pro Light" w:hAnsi="Frutiger Neue LT Pro Light"/>
          <w:i/>
          <w:sz w:val="20"/>
          <w:szCs w:val="20"/>
          <w:lang w:val="it-IT"/>
        </w:rPr>
      </w:pPr>
      <w:r w:rsidRPr="00D05A82">
        <w:rPr>
          <w:rFonts w:ascii="Frutiger Neue LT Pro Light" w:hAnsi="Frutiger Neue LT Pro Light"/>
          <w:i/>
          <w:sz w:val="20"/>
          <w:szCs w:val="20"/>
          <w:lang w:val="it-IT"/>
        </w:rPr>
        <w:t>Telefax: +49 8773 18113</w:t>
      </w:r>
    </w:p>
    <w:p w14:paraId="54B8AF14" w14:textId="77777777" w:rsidR="00590C47" w:rsidRPr="00006C2E" w:rsidRDefault="00590C47" w:rsidP="00590C47">
      <w:pPr>
        <w:tabs>
          <w:tab w:val="left" w:pos="6360"/>
          <w:tab w:val="left" w:pos="7371"/>
        </w:tabs>
        <w:ind w:right="283"/>
        <w:rPr>
          <w:rFonts w:ascii="Frutiger Neue LT Pro Light" w:hAnsi="Frutiger Neue LT Pro Light"/>
          <w:i/>
          <w:sz w:val="20"/>
          <w:szCs w:val="20"/>
          <w:u w:val="single"/>
        </w:rPr>
      </w:pPr>
      <w:r w:rsidRPr="00D05A82">
        <w:rPr>
          <w:rFonts w:ascii="Frutiger Neue LT Pro Light" w:hAnsi="Frutiger Neue LT Pro Light"/>
          <w:i/>
          <w:sz w:val="20"/>
          <w:szCs w:val="20"/>
        </w:rPr>
        <w:t xml:space="preserve">E-Mail: </w:t>
      </w:r>
      <w:hyperlink r:id="rId9" w:history="1">
        <w:r w:rsidRPr="00006C2E">
          <w:rPr>
            <w:rStyle w:val="Hyperlink"/>
            <w:rFonts w:ascii="Frutiger Neue LT Pro Light" w:hAnsi="Frutiger Neue LT Pro Light"/>
            <w:i/>
            <w:color w:val="auto"/>
            <w:sz w:val="20"/>
            <w:szCs w:val="20"/>
          </w:rPr>
          <w:t>presse@erlus.com</w:t>
        </w:r>
      </w:hyperlink>
    </w:p>
    <w:p w14:paraId="4C216F2D" w14:textId="77777777" w:rsidR="00590C47" w:rsidRPr="00D05A82" w:rsidRDefault="00590C47" w:rsidP="00590C47">
      <w:pPr>
        <w:tabs>
          <w:tab w:val="left" w:pos="6360"/>
          <w:tab w:val="left" w:pos="7371"/>
        </w:tabs>
        <w:ind w:right="283"/>
        <w:rPr>
          <w:rFonts w:ascii="Frutiger Neue LT Pro Light" w:hAnsi="Frutiger Neue LT Pro Light"/>
          <w:i/>
          <w:sz w:val="20"/>
          <w:szCs w:val="20"/>
          <w:u w:val="single"/>
        </w:rPr>
      </w:pPr>
      <w:r w:rsidRPr="00D05A82">
        <w:rPr>
          <w:rFonts w:ascii="Frutiger Neue LT Pro Light" w:hAnsi="Frutiger Neue LT Pro Light"/>
          <w:i/>
          <w:sz w:val="20"/>
          <w:szCs w:val="20"/>
        </w:rPr>
        <w:t xml:space="preserve">Homepage: </w:t>
      </w:r>
      <w:hyperlink r:id="rId10" w:history="1">
        <w:r w:rsidRPr="00006C2E">
          <w:rPr>
            <w:rStyle w:val="Hyperlink"/>
            <w:rFonts w:ascii="Frutiger Neue LT Pro Light" w:hAnsi="Frutiger Neue LT Pro Light"/>
            <w:i/>
            <w:color w:val="auto"/>
            <w:sz w:val="20"/>
            <w:szCs w:val="20"/>
          </w:rPr>
          <w:t>erlus.com/</w:t>
        </w:r>
        <w:r w:rsidR="00006C2E" w:rsidRPr="00006C2E">
          <w:rPr>
            <w:rStyle w:val="Hyperlink"/>
            <w:rFonts w:ascii="Frutiger Neue LT Pro Light" w:hAnsi="Frutiger Neue LT Pro Light"/>
            <w:i/>
            <w:color w:val="auto"/>
            <w:sz w:val="20"/>
            <w:szCs w:val="20"/>
          </w:rPr>
          <w:t>news</w:t>
        </w:r>
      </w:hyperlink>
    </w:p>
    <w:p w14:paraId="39B2F42E" w14:textId="77777777" w:rsidR="00AF32B7" w:rsidRPr="00722856" w:rsidRDefault="00AF32B7" w:rsidP="00AF32B7">
      <w:pPr>
        <w:tabs>
          <w:tab w:val="left" w:pos="6360"/>
          <w:tab w:val="left" w:pos="7371"/>
        </w:tabs>
        <w:ind w:right="1134"/>
        <w:jc w:val="both"/>
        <w:rPr>
          <w:rFonts w:ascii="Frutiger Neue LT Pro Light" w:hAnsi="Frutiger Neue LT Pro Light" w:cs="Arial"/>
          <w:i/>
          <w:u w:val="single"/>
        </w:rPr>
      </w:pPr>
    </w:p>
    <w:p w14:paraId="214E5298" w14:textId="77777777" w:rsidR="00AF32B7" w:rsidRPr="00722856" w:rsidRDefault="00AF32B7" w:rsidP="00AF32B7">
      <w:pPr>
        <w:tabs>
          <w:tab w:val="left" w:pos="7440"/>
        </w:tabs>
        <w:spacing w:line="360" w:lineRule="auto"/>
        <w:ind w:right="1134"/>
        <w:jc w:val="both"/>
        <w:rPr>
          <w:rFonts w:ascii="Frutiger Neue LT Pro Light" w:hAnsi="Frutiger Neue LT Pro Light" w:cs="Arial"/>
          <w:bCs/>
          <w:i/>
          <w:color w:val="000000"/>
        </w:rPr>
      </w:pPr>
    </w:p>
    <w:p w14:paraId="54C34871" w14:textId="77777777" w:rsidR="00D44866" w:rsidRPr="00722856" w:rsidRDefault="00D44866" w:rsidP="00AF32B7">
      <w:pPr>
        <w:ind w:right="1134"/>
        <w:jc w:val="both"/>
        <w:rPr>
          <w:rFonts w:ascii="Frutiger Neue LT Pro Light" w:hAnsi="Frutiger Neue LT Pro Light" w:cs="Arial"/>
          <w:bCs/>
          <w:i/>
          <w:color w:val="000000"/>
        </w:rPr>
      </w:pPr>
    </w:p>
    <w:sectPr w:rsidR="00D44866" w:rsidRPr="00722856" w:rsidSect="005C343E">
      <w:footerReference w:type="even" r:id="rId11"/>
      <w:footerReference w:type="default" r:id="rId12"/>
      <w:headerReference w:type="first" r:id="rId13"/>
      <w:footerReference w:type="first" r:id="rId14"/>
      <w:pgSz w:w="11906" w:h="16838"/>
      <w:pgMar w:top="1797" w:right="1417" w:bottom="1560"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CE55A" w14:textId="77777777" w:rsidR="006D0FCC" w:rsidRDefault="006D0FCC">
      <w:r>
        <w:separator/>
      </w:r>
    </w:p>
  </w:endnote>
  <w:endnote w:type="continuationSeparator" w:id="0">
    <w:p w14:paraId="30D60A43" w14:textId="77777777" w:rsidR="006D0FCC" w:rsidRDefault="006D0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utiger Neue LT Pro Light">
    <w:panose1 w:val="020B0403040304020203"/>
    <w:charset w:val="00"/>
    <w:family w:val="swiss"/>
    <w:notTrueType/>
    <w:pitch w:val="variable"/>
    <w:sig w:usb0="A000002F" w:usb1="5000207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LT 45 Light">
    <w:panose1 w:val="020B0500000000000000"/>
    <w:charset w:val="00"/>
    <w:family w:val="swiss"/>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02D1B" w14:textId="77777777" w:rsidR="0077592A" w:rsidRDefault="0077592A">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6C9F34AE" w14:textId="77777777" w:rsidR="0077592A" w:rsidRDefault="0077592A">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247D3" w14:textId="77777777" w:rsidR="00AC0AC5" w:rsidRDefault="00AC0AC5">
    <w:pPr>
      <w:pStyle w:val="Fuzeile"/>
      <w:jc w:val="right"/>
    </w:pPr>
    <w:r>
      <w:fldChar w:fldCharType="begin"/>
    </w:r>
    <w:r>
      <w:instrText>PAGE   \* MERGEFORMAT</w:instrText>
    </w:r>
    <w:r>
      <w:fldChar w:fldCharType="separate"/>
    </w:r>
    <w:r w:rsidR="0029258F">
      <w:rPr>
        <w:noProof/>
      </w:rPr>
      <w:t>5</w:t>
    </w:r>
    <w:r>
      <w:fldChar w:fldCharType="end"/>
    </w:r>
  </w:p>
  <w:p w14:paraId="126A59C0" w14:textId="77777777" w:rsidR="0077592A" w:rsidRPr="00AC0AC5" w:rsidRDefault="0077592A" w:rsidP="00FB5604">
    <w:pPr>
      <w:pStyle w:val="Fuzeile"/>
      <w:ind w:right="360"/>
      <w:jc w:val="center"/>
      <w:rPr>
        <w:rFonts w:ascii="Frutiger Neue LT Pro Light" w:hAnsi="Frutiger Neue LT Pro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777BC" w14:textId="77777777" w:rsidR="00AC0AC5" w:rsidRDefault="00AC0AC5">
    <w:pPr>
      <w:pStyle w:val="Fuzeile"/>
      <w:jc w:val="right"/>
    </w:pPr>
    <w:r>
      <w:fldChar w:fldCharType="begin"/>
    </w:r>
    <w:r>
      <w:instrText>PAGE   \* MERGEFORMAT</w:instrText>
    </w:r>
    <w:r>
      <w:fldChar w:fldCharType="separate"/>
    </w:r>
    <w:r w:rsidR="0029258F">
      <w:rPr>
        <w:noProof/>
      </w:rPr>
      <w:t>1</w:t>
    </w:r>
    <w:r>
      <w:fldChar w:fldCharType="end"/>
    </w:r>
  </w:p>
  <w:p w14:paraId="00D95752" w14:textId="77777777" w:rsidR="00AC0AC5" w:rsidRPr="00AC0AC5" w:rsidRDefault="00AC0AC5" w:rsidP="00AC0AC5">
    <w:pPr>
      <w:pStyle w:val="Fuzeile"/>
      <w:jc w:val="center"/>
      <w:rPr>
        <w:rFonts w:ascii="Frutiger Neue LT Pro Light" w:hAnsi="Frutiger Neue LT Pro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B952A" w14:textId="77777777" w:rsidR="006D0FCC" w:rsidRDefault="006D0FCC">
      <w:r>
        <w:separator/>
      </w:r>
    </w:p>
  </w:footnote>
  <w:footnote w:type="continuationSeparator" w:id="0">
    <w:p w14:paraId="4F0D1278" w14:textId="77777777" w:rsidR="006D0FCC" w:rsidRDefault="006D0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A6A54" w14:textId="77777777" w:rsidR="008A00EE" w:rsidRDefault="00691BDB" w:rsidP="008A00EE">
    <w:pPr>
      <w:pStyle w:val="Kopfzeile"/>
      <w:tabs>
        <w:tab w:val="clear" w:pos="4536"/>
        <w:tab w:val="clear" w:pos="9072"/>
        <w:tab w:val="left" w:pos="6240"/>
      </w:tabs>
      <w:jc w:val="right"/>
    </w:pPr>
    <w:r>
      <w:rPr>
        <w:noProof/>
      </w:rPr>
      <w:drawing>
        <wp:inline distT="0" distB="0" distL="0" distR="0" wp14:anchorId="3964A0CE" wp14:editId="6479D2A4">
          <wp:extent cx="1690035" cy="534904"/>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rlus_Logo_4C_neu.jpg"/>
                  <pic:cNvPicPr/>
                </pic:nvPicPr>
                <pic:blipFill>
                  <a:blip r:embed="rId1">
                    <a:extLst>
                      <a:ext uri="{28A0092B-C50C-407E-A947-70E740481C1C}">
                        <a14:useLocalDpi xmlns:a14="http://schemas.microsoft.com/office/drawing/2010/main" val="0"/>
                      </a:ext>
                    </a:extLst>
                  </a:blip>
                  <a:stretch>
                    <a:fillRect/>
                  </a:stretch>
                </pic:blipFill>
                <pic:spPr>
                  <a:xfrm>
                    <a:off x="0" y="0"/>
                    <a:ext cx="1711684" cy="541756"/>
                  </a:xfrm>
                  <a:prstGeom prst="rect">
                    <a:avLst/>
                  </a:prstGeom>
                </pic:spPr>
              </pic:pic>
            </a:graphicData>
          </a:graphic>
        </wp:inline>
      </w:drawing>
    </w:r>
  </w:p>
  <w:p w14:paraId="135E0949" w14:textId="44EC5CFA" w:rsidR="00AC0AC5" w:rsidRPr="00AC0AC5" w:rsidRDefault="00AC0AC5" w:rsidP="00AC0AC5">
    <w:pPr>
      <w:spacing w:line="360" w:lineRule="auto"/>
      <w:ind w:right="1417"/>
      <w:jc w:val="both"/>
      <w:rPr>
        <w:rFonts w:ascii="Frutiger Neue LT Pro Light" w:hAnsi="Frutiger Neue LT Pro Light" w:cs="Arial"/>
        <w:sz w:val="32"/>
        <w:szCs w:val="32"/>
      </w:rPr>
    </w:pPr>
    <w:r w:rsidRPr="00AC0AC5">
      <w:rPr>
        <w:rFonts w:ascii="Frutiger Neue LT Pro Light" w:hAnsi="Frutiger Neue LT Pro Light" w:cs="Arial"/>
        <w:sz w:val="32"/>
        <w:szCs w:val="32"/>
      </w:rPr>
      <w:t>PRESSE</w:t>
    </w:r>
    <w:r w:rsidR="006D0FCC">
      <w:rPr>
        <w:rFonts w:ascii="Frutiger Neue LT Pro Light" w:hAnsi="Frutiger Neue LT Pro Light" w:cs="Arial"/>
        <w:sz w:val="32"/>
        <w:szCs w:val="32"/>
      </w:rPr>
      <w:t>MELDUNG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94CB0"/>
    <w:multiLevelType w:val="hybridMultilevel"/>
    <w:tmpl w:val="68CAA9E2"/>
    <w:lvl w:ilvl="0" w:tplc="67F45398">
      <w:numFmt w:val="bullet"/>
      <w:lvlText w:val="-"/>
      <w:lvlJc w:val="left"/>
      <w:pPr>
        <w:ind w:left="720" w:hanging="360"/>
      </w:pPr>
      <w:rPr>
        <w:rFonts w:ascii="Frutiger Neue LT Pro Light" w:eastAsia="Times New Roman" w:hAnsi="Frutiger Neue LT Pro Light"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EA1BD5"/>
    <w:multiLevelType w:val="hybridMultilevel"/>
    <w:tmpl w:val="BF5804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124D09"/>
    <w:multiLevelType w:val="hybridMultilevel"/>
    <w:tmpl w:val="F2A41664"/>
    <w:lvl w:ilvl="0" w:tplc="20AA8530">
      <w:start w:val="1933"/>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CD01DE"/>
    <w:multiLevelType w:val="hybridMultilevel"/>
    <w:tmpl w:val="AAD8AE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0AC59A4"/>
    <w:multiLevelType w:val="hybridMultilevel"/>
    <w:tmpl w:val="56F8F2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E6E101D"/>
    <w:multiLevelType w:val="multilevel"/>
    <w:tmpl w:val="D1BEE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97679193">
    <w:abstractNumId w:val="2"/>
  </w:num>
  <w:num w:numId="2" w16cid:durableId="892237166">
    <w:abstractNumId w:val="4"/>
  </w:num>
  <w:num w:numId="3" w16cid:durableId="1696925747">
    <w:abstractNumId w:val="3"/>
  </w:num>
  <w:num w:numId="4" w16cid:durableId="894507272">
    <w:abstractNumId w:val="1"/>
  </w:num>
  <w:num w:numId="5" w16cid:durableId="1405833728">
    <w:abstractNumId w:val="5"/>
  </w:num>
  <w:num w:numId="6" w16cid:durableId="12757933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FCC"/>
    <w:rsid w:val="000001A4"/>
    <w:rsid w:val="00006C2E"/>
    <w:rsid w:val="0003059D"/>
    <w:rsid w:val="00034025"/>
    <w:rsid w:val="00035EDC"/>
    <w:rsid w:val="000368A1"/>
    <w:rsid w:val="00037622"/>
    <w:rsid w:val="00037F25"/>
    <w:rsid w:val="00045A26"/>
    <w:rsid w:val="000509F7"/>
    <w:rsid w:val="00051494"/>
    <w:rsid w:val="00053613"/>
    <w:rsid w:val="00055EA8"/>
    <w:rsid w:val="00057A3B"/>
    <w:rsid w:val="00073A8F"/>
    <w:rsid w:val="00073CE9"/>
    <w:rsid w:val="00076F73"/>
    <w:rsid w:val="0007721C"/>
    <w:rsid w:val="00077DF7"/>
    <w:rsid w:val="000816CD"/>
    <w:rsid w:val="000924F5"/>
    <w:rsid w:val="000931CC"/>
    <w:rsid w:val="00093778"/>
    <w:rsid w:val="00093B92"/>
    <w:rsid w:val="00095B86"/>
    <w:rsid w:val="000A4BA9"/>
    <w:rsid w:val="000A6909"/>
    <w:rsid w:val="000B4B4C"/>
    <w:rsid w:val="000C7600"/>
    <w:rsid w:val="000D05BF"/>
    <w:rsid w:val="000E50BD"/>
    <w:rsid w:val="000E675F"/>
    <w:rsid w:val="000F0EE2"/>
    <w:rsid w:val="000F46CD"/>
    <w:rsid w:val="000F5A60"/>
    <w:rsid w:val="00102D6B"/>
    <w:rsid w:val="001128D2"/>
    <w:rsid w:val="001172CC"/>
    <w:rsid w:val="00123312"/>
    <w:rsid w:val="001237B4"/>
    <w:rsid w:val="0013034A"/>
    <w:rsid w:val="00135A62"/>
    <w:rsid w:val="00143B7A"/>
    <w:rsid w:val="00144000"/>
    <w:rsid w:val="00145D31"/>
    <w:rsid w:val="0016391A"/>
    <w:rsid w:val="001639A4"/>
    <w:rsid w:val="00175BF6"/>
    <w:rsid w:val="00180774"/>
    <w:rsid w:val="00181BA9"/>
    <w:rsid w:val="001861FF"/>
    <w:rsid w:val="00186739"/>
    <w:rsid w:val="001920BC"/>
    <w:rsid w:val="00192E49"/>
    <w:rsid w:val="001931FA"/>
    <w:rsid w:val="001942BC"/>
    <w:rsid w:val="0019455A"/>
    <w:rsid w:val="001A07C3"/>
    <w:rsid w:val="001B3616"/>
    <w:rsid w:val="001C1272"/>
    <w:rsid w:val="001C17F2"/>
    <w:rsid w:val="001C1B2E"/>
    <w:rsid w:val="001D0D7B"/>
    <w:rsid w:val="001D7032"/>
    <w:rsid w:val="001E76F1"/>
    <w:rsid w:val="001E7B16"/>
    <w:rsid w:val="00203BD1"/>
    <w:rsid w:val="00210488"/>
    <w:rsid w:val="00213067"/>
    <w:rsid w:val="00217E78"/>
    <w:rsid w:val="002242CB"/>
    <w:rsid w:val="00225440"/>
    <w:rsid w:val="00235B59"/>
    <w:rsid w:val="0024259B"/>
    <w:rsid w:val="00272E1E"/>
    <w:rsid w:val="00277CDA"/>
    <w:rsid w:val="0029258F"/>
    <w:rsid w:val="002A1561"/>
    <w:rsid w:val="002B2AA6"/>
    <w:rsid w:val="002C102D"/>
    <w:rsid w:val="002D44C7"/>
    <w:rsid w:val="002D5475"/>
    <w:rsid w:val="002E1166"/>
    <w:rsid w:val="002E3D53"/>
    <w:rsid w:val="00304E97"/>
    <w:rsid w:val="00310E6E"/>
    <w:rsid w:val="0031354E"/>
    <w:rsid w:val="00313D62"/>
    <w:rsid w:val="00315D46"/>
    <w:rsid w:val="003209C7"/>
    <w:rsid w:val="003209EB"/>
    <w:rsid w:val="003249CF"/>
    <w:rsid w:val="00324B35"/>
    <w:rsid w:val="00333326"/>
    <w:rsid w:val="003355B5"/>
    <w:rsid w:val="003403ED"/>
    <w:rsid w:val="00344B53"/>
    <w:rsid w:val="00351661"/>
    <w:rsid w:val="00352E19"/>
    <w:rsid w:val="0035515C"/>
    <w:rsid w:val="00365D86"/>
    <w:rsid w:val="00383A31"/>
    <w:rsid w:val="003873B2"/>
    <w:rsid w:val="00393672"/>
    <w:rsid w:val="003A031A"/>
    <w:rsid w:val="003A6EEC"/>
    <w:rsid w:val="003B0DA8"/>
    <w:rsid w:val="003B36FD"/>
    <w:rsid w:val="003B4A68"/>
    <w:rsid w:val="003C3095"/>
    <w:rsid w:val="003D43AF"/>
    <w:rsid w:val="003E4AE3"/>
    <w:rsid w:val="003F29D1"/>
    <w:rsid w:val="0040427D"/>
    <w:rsid w:val="0040432C"/>
    <w:rsid w:val="00415BD4"/>
    <w:rsid w:val="00427C98"/>
    <w:rsid w:val="00430755"/>
    <w:rsid w:val="0043174F"/>
    <w:rsid w:val="00435C8B"/>
    <w:rsid w:val="00440C45"/>
    <w:rsid w:val="00446AA4"/>
    <w:rsid w:val="00454A7A"/>
    <w:rsid w:val="0046269E"/>
    <w:rsid w:val="00465038"/>
    <w:rsid w:val="004855A4"/>
    <w:rsid w:val="00492407"/>
    <w:rsid w:val="004A17A0"/>
    <w:rsid w:val="004A7513"/>
    <w:rsid w:val="004B0817"/>
    <w:rsid w:val="004B1E78"/>
    <w:rsid w:val="004B4498"/>
    <w:rsid w:val="004B7E17"/>
    <w:rsid w:val="004C45C9"/>
    <w:rsid w:val="004E3A34"/>
    <w:rsid w:val="004E670C"/>
    <w:rsid w:val="004F55D5"/>
    <w:rsid w:val="004F6F49"/>
    <w:rsid w:val="00506AA4"/>
    <w:rsid w:val="0051280E"/>
    <w:rsid w:val="0052686C"/>
    <w:rsid w:val="0053013F"/>
    <w:rsid w:val="00536C02"/>
    <w:rsid w:val="00537A6D"/>
    <w:rsid w:val="0054150F"/>
    <w:rsid w:val="00543D66"/>
    <w:rsid w:val="00552C78"/>
    <w:rsid w:val="005543B7"/>
    <w:rsid w:val="00554FFE"/>
    <w:rsid w:val="00555109"/>
    <w:rsid w:val="00561691"/>
    <w:rsid w:val="005621F5"/>
    <w:rsid w:val="00563D29"/>
    <w:rsid w:val="00564693"/>
    <w:rsid w:val="0057498D"/>
    <w:rsid w:val="00581AC6"/>
    <w:rsid w:val="0058410F"/>
    <w:rsid w:val="00585829"/>
    <w:rsid w:val="00586D7D"/>
    <w:rsid w:val="005901EB"/>
    <w:rsid w:val="00590C47"/>
    <w:rsid w:val="005A0BD3"/>
    <w:rsid w:val="005A5815"/>
    <w:rsid w:val="005C343E"/>
    <w:rsid w:val="005C49B9"/>
    <w:rsid w:val="005D0F2C"/>
    <w:rsid w:val="005D7D7A"/>
    <w:rsid w:val="005E4972"/>
    <w:rsid w:val="005E7C47"/>
    <w:rsid w:val="005F2F92"/>
    <w:rsid w:val="00601BB7"/>
    <w:rsid w:val="00602407"/>
    <w:rsid w:val="00610D34"/>
    <w:rsid w:val="00622E53"/>
    <w:rsid w:val="00630C1E"/>
    <w:rsid w:val="00640531"/>
    <w:rsid w:val="00646A0E"/>
    <w:rsid w:val="0065453E"/>
    <w:rsid w:val="0068592A"/>
    <w:rsid w:val="00691BDB"/>
    <w:rsid w:val="006A268C"/>
    <w:rsid w:val="006A74DA"/>
    <w:rsid w:val="006B39E6"/>
    <w:rsid w:val="006B748B"/>
    <w:rsid w:val="006C03ED"/>
    <w:rsid w:val="006D0179"/>
    <w:rsid w:val="006D0FCC"/>
    <w:rsid w:val="006D36E1"/>
    <w:rsid w:val="006D4C97"/>
    <w:rsid w:val="006E00D8"/>
    <w:rsid w:val="006E05A8"/>
    <w:rsid w:val="006E2AE3"/>
    <w:rsid w:val="006E6DA5"/>
    <w:rsid w:val="006E7772"/>
    <w:rsid w:val="0070024B"/>
    <w:rsid w:val="00720888"/>
    <w:rsid w:val="00722856"/>
    <w:rsid w:val="00722EF5"/>
    <w:rsid w:val="0072307B"/>
    <w:rsid w:val="00723AEE"/>
    <w:rsid w:val="00725519"/>
    <w:rsid w:val="00727F6F"/>
    <w:rsid w:val="00732789"/>
    <w:rsid w:val="00732D7D"/>
    <w:rsid w:val="00735C14"/>
    <w:rsid w:val="007402C9"/>
    <w:rsid w:val="00742037"/>
    <w:rsid w:val="0075358D"/>
    <w:rsid w:val="00754C84"/>
    <w:rsid w:val="00756E5F"/>
    <w:rsid w:val="007621C3"/>
    <w:rsid w:val="00764701"/>
    <w:rsid w:val="00764F78"/>
    <w:rsid w:val="007657DC"/>
    <w:rsid w:val="0077039F"/>
    <w:rsid w:val="007724A5"/>
    <w:rsid w:val="0077592A"/>
    <w:rsid w:val="00775E16"/>
    <w:rsid w:val="007805F1"/>
    <w:rsid w:val="007808EF"/>
    <w:rsid w:val="00781F41"/>
    <w:rsid w:val="007848D7"/>
    <w:rsid w:val="007A1B85"/>
    <w:rsid w:val="007A3B32"/>
    <w:rsid w:val="007B0C60"/>
    <w:rsid w:val="007C442F"/>
    <w:rsid w:val="007C7DDD"/>
    <w:rsid w:val="007D661E"/>
    <w:rsid w:val="007E1E99"/>
    <w:rsid w:val="007E359A"/>
    <w:rsid w:val="007F145C"/>
    <w:rsid w:val="007F5D67"/>
    <w:rsid w:val="007F7C16"/>
    <w:rsid w:val="008158E7"/>
    <w:rsid w:val="0081759E"/>
    <w:rsid w:val="00817801"/>
    <w:rsid w:val="00834AF2"/>
    <w:rsid w:val="00851F49"/>
    <w:rsid w:val="008754AD"/>
    <w:rsid w:val="008815F5"/>
    <w:rsid w:val="008858C6"/>
    <w:rsid w:val="008A00EE"/>
    <w:rsid w:val="008B2C12"/>
    <w:rsid w:val="008C66C1"/>
    <w:rsid w:val="008D19C3"/>
    <w:rsid w:val="008D3A41"/>
    <w:rsid w:val="008E37AA"/>
    <w:rsid w:val="008F4A6C"/>
    <w:rsid w:val="0090031C"/>
    <w:rsid w:val="00904D42"/>
    <w:rsid w:val="009245E3"/>
    <w:rsid w:val="00924EAE"/>
    <w:rsid w:val="00925C4A"/>
    <w:rsid w:val="00925F79"/>
    <w:rsid w:val="0092605E"/>
    <w:rsid w:val="009327AC"/>
    <w:rsid w:val="0093403E"/>
    <w:rsid w:val="00936B76"/>
    <w:rsid w:val="00940153"/>
    <w:rsid w:val="00947D03"/>
    <w:rsid w:val="00952151"/>
    <w:rsid w:val="00953663"/>
    <w:rsid w:val="009541F3"/>
    <w:rsid w:val="009555E7"/>
    <w:rsid w:val="00986910"/>
    <w:rsid w:val="00986946"/>
    <w:rsid w:val="00991850"/>
    <w:rsid w:val="00995D38"/>
    <w:rsid w:val="00997A9C"/>
    <w:rsid w:val="009A1C09"/>
    <w:rsid w:val="009A1F92"/>
    <w:rsid w:val="009A24C7"/>
    <w:rsid w:val="009A254F"/>
    <w:rsid w:val="009D028F"/>
    <w:rsid w:val="009E3B9B"/>
    <w:rsid w:val="009E3D6B"/>
    <w:rsid w:val="009E4082"/>
    <w:rsid w:val="009F1A3A"/>
    <w:rsid w:val="009F40F2"/>
    <w:rsid w:val="00A039CA"/>
    <w:rsid w:val="00A104C1"/>
    <w:rsid w:val="00A105CC"/>
    <w:rsid w:val="00A16D66"/>
    <w:rsid w:val="00A17371"/>
    <w:rsid w:val="00A26C7C"/>
    <w:rsid w:val="00A27074"/>
    <w:rsid w:val="00A31742"/>
    <w:rsid w:val="00A3240E"/>
    <w:rsid w:val="00A35D99"/>
    <w:rsid w:val="00A363E6"/>
    <w:rsid w:val="00A37E8C"/>
    <w:rsid w:val="00A41B1C"/>
    <w:rsid w:val="00A4537F"/>
    <w:rsid w:val="00A54973"/>
    <w:rsid w:val="00A54FD2"/>
    <w:rsid w:val="00A557B2"/>
    <w:rsid w:val="00A57B5E"/>
    <w:rsid w:val="00A615DF"/>
    <w:rsid w:val="00A62C99"/>
    <w:rsid w:val="00A71632"/>
    <w:rsid w:val="00A73EFE"/>
    <w:rsid w:val="00A855D0"/>
    <w:rsid w:val="00A8739C"/>
    <w:rsid w:val="00A917A8"/>
    <w:rsid w:val="00AA1EB5"/>
    <w:rsid w:val="00AA27CD"/>
    <w:rsid w:val="00AB117D"/>
    <w:rsid w:val="00AB6076"/>
    <w:rsid w:val="00AC0AC5"/>
    <w:rsid w:val="00AC0CB4"/>
    <w:rsid w:val="00AD5EED"/>
    <w:rsid w:val="00AD684A"/>
    <w:rsid w:val="00AE1C20"/>
    <w:rsid w:val="00AF2E5E"/>
    <w:rsid w:val="00AF32B7"/>
    <w:rsid w:val="00AF670D"/>
    <w:rsid w:val="00B03647"/>
    <w:rsid w:val="00B04BA5"/>
    <w:rsid w:val="00B11537"/>
    <w:rsid w:val="00B16B81"/>
    <w:rsid w:val="00B217B3"/>
    <w:rsid w:val="00B23352"/>
    <w:rsid w:val="00B233DE"/>
    <w:rsid w:val="00B26282"/>
    <w:rsid w:val="00B3283A"/>
    <w:rsid w:val="00B35298"/>
    <w:rsid w:val="00B4185A"/>
    <w:rsid w:val="00B47010"/>
    <w:rsid w:val="00B518C0"/>
    <w:rsid w:val="00B56E54"/>
    <w:rsid w:val="00B608C6"/>
    <w:rsid w:val="00B62E13"/>
    <w:rsid w:val="00B64514"/>
    <w:rsid w:val="00B660D6"/>
    <w:rsid w:val="00B6630C"/>
    <w:rsid w:val="00B73785"/>
    <w:rsid w:val="00B77F69"/>
    <w:rsid w:val="00B81866"/>
    <w:rsid w:val="00B8553C"/>
    <w:rsid w:val="00B860E8"/>
    <w:rsid w:val="00B9756E"/>
    <w:rsid w:val="00BA4F3A"/>
    <w:rsid w:val="00BB709C"/>
    <w:rsid w:val="00BB7D9F"/>
    <w:rsid w:val="00BC011C"/>
    <w:rsid w:val="00BD1912"/>
    <w:rsid w:val="00BD1BEC"/>
    <w:rsid w:val="00BD481B"/>
    <w:rsid w:val="00BD5EE4"/>
    <w:rsid w:val="00BE2DF2"/>
    <w:rsid w:val="00BE5989"/>
    <w:rsid w:val="00BE5C59"/>
    <w:rsid w:val="00BE7FC2"/>
    <w:rsid w:val="00BF5FEB"/>
    <w:rsid w:val="00C1702D"/>
    <w:rsid w:val="00C50AFD"/>
    <w:rsid w:val="00C51AE3"/>
    <w:rsid w:val="00C535E1"/>
    <w:rsid w:val="00C554DB"/>
    <w:rsid w:val="00C714B2"/>
    <w:rsid w:val="00C774A8"/>
    <w:rsid w:val="00C80349"/>
    <w:rsid w:val="00C81EEA"/>
    <w:rsid w:val="00C82C40"/>
    <w:rsid w:val="00C85187"/>
    <w:rsid w:val="00C863D2"/>
    <w:rsid w:val="00C86DEB"/>
    <w:rsid w:val="00CA19B4"/>
    <w:rsid w:val="00CA55A1"/>
    <w:rsid w:val="00CB7BDB"/>
    <w:rsid w:val="00CE0A17"/>
    <w:rsid w:val="00CF12FA"/>
    <w:rsid w:val="00CF2A8A"/>
    <w:rsid w:val="00CF4B4C"/>
    <w:rsid w:val="00D119D3"/>
    <w:rsid w:val="00D1660F"/>
    <w:rsid w:val="00D25414"/>
    <w:rsid w:val="00D27CF8"/>
    <w:rsid w:val="00D31B96"/>
    <w:rsid w:val="00D37567"/>
    <w:rsid w:val="00D44866"/>
    <w:rsid w:val="00D5028E"/>
    <w:rsid w:val="00D51F81"/>
    <w:rsid w:val="00D53B8B"/>
    <w:rsid w:val="00D60CF6"/>
    <w:rsid w:val="00D7293D"/>
    <w:rsid w:val="00D76989"/>
    <w:rsid w:val="00D81462"/>
    <w:rsid w:val="00D8373F"/>
    <w:rsid w:val="00D94EA4"/>
    <w:rsid w:val="00D97E85"/>
    <w:rsid w:val="00DA12DE"/>
    <w:rsid w:val="00DC236E"/>
    <w:rsid w:val="00DC73E8"/>
    <w:rsid w:val="00DE013A"/>
    <w:rsid w:val="00DE13BB"/>
    <w:rsid w:val="00DE1C0A"/>
    <w:rsid w:val="00DE309D"/>
    <w:rsid w:val="00DF3FE3"/>
    <w:rsid w:val="00DF6643"/>
    <w:rsid w:val="00DF7C1C"/>
    <w:rsid w:val="00E10CDB"/>
    <w:rsid w:val="00E12BC1"/>
    <w:rsid w:val="00E176D6"/>
    <w:rsid w:val="00E250B5"/>
    <w:rsid w:val="00E256AE"/>
    <w:rsid w:val="00E3116F"/>
    <w:rsid w:val="00E35B9F"/>
    <w:rsid w:val="00E40D12"/>
    <w:rsid w:val="00E41A8B"/>
    <w:rsid w:val="00E4232A"/>
    <w:rsid w:val="00E47F92"/>
    <w:rsid w:val="00E51912"/>
    <w:rsid w:val="00E522E3"/>
    <w:rsid w:val="00E61C99"/>
    <w:rsid w:val="00E6262E"/>
    <w:rsid w:val="00E63728"/>
    <w:rsid w:val="00E76FF6"/>
    <w:rsid w:val="00E85C2C"/>
    <w:rsid w:val="00E86D58"/>
    <w:rsid w:val="00E90EC6"/>
    <w:rsid w:val="00E96322"/>
    <w:rsid w:val="00E97224"/>
    <w:rsid w:val="00EA0492"/>
    <w:rsid w:val="00EA43C3"/>
    <w:rsid w:val="00EB2CCB"/>
    <w:rsid w:val="00EB67B6"/>
    <w:rsid w:val="00EC1228"/>
    <w:rsid w:val="00EC7304"/>
    <w:rsid w:val="00ED6580"/>
    <w:rsid w:val="00EE0D84"/>
    <w:rsid w:val="00EE1AD3"/>
    <w:rsid w:val="00EF0F26"/>
    <w:rsid w:val="00EF616C"/>
    <w:rsid w:val="00F006E7"/>
    <w:rsid w:val="00F022DC"/>
    <w:rsid w:val="00F05DF0"/>
    <w:rsid w:val="00F06F64"/>
    <w:rsid w:val="00F106FD"/>
    <w:rsid w:val="00F23304"/>
    <w:rsid w:val="00F3067A"/>
    <w:rsid w:val="00F34E24"/>
    <w:rsid w:val="00F436EF"/>
    <w:rsid w:val="00F449C0"/>
    <w:rsid w:val="00F50A74"/>
    <w:rsid w:val="00F51B88"/>
    <w:rsid w:val="00F51EA1"/>
    <w:rsid w:val="00F539AC"/>
    <w:rsid w:val="00F54329"/>
    <w:rsid w:val="00F61AC0"/>
    <w:rsid w:val="00F73E79"/>
    <w:rsid w:val="00F92D56"/>
    <w:rsid w:val="00F96787"/>
    <w:rsid w:val="00FA0CCF"/>
    <w:rsid w:val="00FB3981"/>
    <w:rsid w:val="00FB5604"/>
    <w:rsid w:val="00FC3B32"/>
    <w:rsid w:val="00FC68F2"/>
    <w:rsid w:val="00FD4A7C"/>
    <w:rsid w:val="00FE0C19"/>
    <w:rsid w:val="00FE12CB"/>
    <w:rsid w:val="00FE1C12"/>
    <w:rsid w:val="00FE2202"/>
    <w:rsid w:val="00FE2F9B"/>
    <w:rsid w:val="00FE61F6"/>
    <w:rsid w:val="00FF73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78972"/>
  <w15:docId w15:val="{220886B8-3893-44CB-9547-9C74F099E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B7D9F"/>
    <w:rPr>
      <w:rFonts w:ascii="Arial" w:hAnsi="Arial"/>
      <w:sz w:val="24"/>
      <w:szCs w:val="24"/>
    </w:rPr>
  </w:style>
  <w:style w:type="paragraph" w:styleId="berschrift1">
    <w:name w:val="heading 1"/>
    <w:basedOn w:val="Standard"/>
    <w:next w:val="Standard"/>
    <w:qFormat/>
    <w:pPr>
      <w:keepNext/>
      <w:spacing w:line="360" w:lineRule="auto"/>
      <w:ind w:right="1633"/>
      <w:jc w:val="both"/>
      <w:outlineLvl w:val="0"/>
    </w:pPr>
    <w:rPr>
      <w:b/>
      <w:bCs/>
      <w:u w:val="single"/>
    </w:rPr>
  </w:style>
  <w:style w:type="paragraph" w:styleId="berschrift2">
    <w:name w:val="heading 2"/>
    <w:basedOn w:val="Standard"/>
    <w:next w:val="Standard"/>
    <w:qFormat/>
    <w:pPr>
      <w:keepNext/>
      <w:spacing w:line="360" w:lineRule="auto"/>
      <w:ind w:right="1633"/>
      <w:jc w:val="both"/>
      <w:outlineLvl w:val="1"/>
    </w:pPr>
    <w:rPr>
      <w:b/>
      <w:bCs/>
    </w:rPr>
  </w:style>
  <w:style w:type="paragraph" w:styleId="berschrift3">
    <w:name w:val="heading 3"/>
    <w:basedOn w:val="Standard"/>
    <w:next w:val="Standard"/>
    <w:qFormat/>
    <w:pPr>
      <w:keepNext/>
      <w:spacing w:line="360" w:lineRule="auto"/>
      <w:ind w:right="1633"/>
      <w:jc w:val="both"/>
      <w:outlineLvl w:val="2"/>
    </w:pPr>
    <w:rPr>
      <w:b/>
      <w:bCs/>
      <w:color w:val="000000"/>
      <w:szCs w:val="15"/>
    </w:rPr>
  </w:style>
  <w:style w:type="paragraph" w:styleId="berschrift6">
    <w:name w:val="heading 6"/>
    <w:basedOn w:val="Standard"/>
    <w:next w:val="Standard"/>
    <w:qFormat/>
    <w:pPr>
      <w:keepNext/>
      <w:tabs>
        <w:tab w:val="left" w:pos="6360"/>
      </w:tabs>
      <w:ind w:right="-16"/>
      <w:jc w:val="both"/>
      <w:outlineLvl w:val="5"/>
    </w:pPr>
    <w:rPr>
      <w:rFonts w:ascii="Times New Roman" w:hAnsi="Times New Roman"/>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360" w:lineRule="auto"/>
      <w:ind w:right="1633"/>
      <w:jc w:val="both"/>
    </w:pPr>
    <w:rPr>
      <w:b/>
      <w:bCs/>
    </w:rPr>
  </w:style>
  <w:style w:type="character" w:styleId="Hyperlink">
    <w:name w:val="Hyperlink"/>
    <w:rPr>
      <w:color w:val="0000FF"/>
      <w:u w:val="single"/>
    </w:rPr>
  </w:style>
  <w:style w:type="paragraph" w:styleId="Dokumentstruktur">
    <w:name w:val="Document Map"/>
    <w:basedOn w:val="Standard"/>
    <w:semiHidden/>
    <w:pPr>
      <w:shd w:val="clear" w:color="auto" w:fill="000080"/>
    </w:pPr>
    <w:rPr>
      <w:rFonts w:ascii="Tahoma" w:hAnsi="Tahoma" w:cs="Tahoma"/>
      <w:sz w:val="20"/>
      <w:szCs w:val="20"/>
    </w:rPr>
  </w:style>
  <w:style w:type="paragraph" w:styleId="Textkrper2">
    <w:name w:val="Body Text 2"/>
    <w:basedOn w:val="Standard"/>
    <w:rsid w:val="006D36E1"/>
    <w:pPr>
      <w:spacing w:after="120" w:line="480" w:lineRule="auto"/>
    </w:pPr>
  </w:style>
  <w:style w:type="paragraph" w:styleId="Textkrper3">
    <w:name w:val="Body Text 3"/>
    <w:basedOn w:val="Standard"/>
    <w:rsid w:val="006D36E1"/>
    <w:pPr>
      <w:spacing w:after="120"/>
    </w:pPr>
    <w:rPr>
      <w:sz w:val="16"/>
      <w:szCs w:val="16"/>
    </w:rPr>
  </w:style>
  <w:style w:type="character" w:styleId="Fett">
    <w:name w:val="Strong"/>
    <w:qFormat/>
    <w:rsid w:val="00B16B81"/>
    <w:rPr>
      <w:b/>
      <w:bCs/>
    </w:rPr>
  </w:style>
  <w:style w:type="paragraph" w:styleId="Sprechblasentext">
    <w:name w:val="Balloon Text"/>
    <w:basedOn w:val="Standard"/>
    <w:link w:val="SprechblasentextZchn"/>
    <w:rsid w:val="000A4BA9"/>
    <w:rPr>
      <w:rFonts w:ascii="Tahoma" w:hAnsi="Tahoma" w:cs="Tahoma"/>
      <w:sz w:val="16"/>
      <w:szCs w:val="16"/>
    </w:rPr>
  </w:style>
  <w:style w:type="character" w:customStyle="1" w:styleId="SprechblasentextZchn">
    <w:name w:val="Sprechblasentext Zchn"/>
    <w:link w:val="Sprechblasentext"/>
    <w:rsid w:val="000A4BA9"/>
    <w:rPr>
      <w:rFonts w:ascii="Tahoma" w:hAnsi="Tahoma" w:cs="Tahoma"/>
      <w:sz w:val="16"/>
      <w:szCs w:val="16"/>
    </w:rPr>
  </w:style>
  <w:style w:type="paragraph" w:styleId="Kopfzeile">
    <w:name w:val="header"/>
    <w:basedOn w:val="Standard"/>
    <w:link w:val="KopfzeileZchn"/>
    <w:rsid w:val="008A00EE"/>
    <w:pPr>
      <w:tabs>
        <w:tab w:val="center" w:pos="4536"/>
        <w:tab w:val="right" w:pos="9072"/>
      </w:tabs>
    </w:pPr>
  </w:style>
  <w:style w:type="character" w:customStyle="1" w:styleId="KopfzeileZchn">
    <w:name w:val="Kopfzeile Zchn"/>
    <w:link w:val="Kopfzeile"/>
    <w:rsid w:val="008A00EE"/>
    <w:rPr>
      <w:rFonts w:ascii="Arial" w:hAnsi="Arial"/>
      <w:sz w:val="24"/>
      <w:szCs w:val="24"/>
    </w:rPr>
  </w:style>
  <w:style w:type="character" w:styleId="Kommentarzeichen">
    <w:name w:val="annotation reference"/>
    <w:rsid w:val="00F3067A"/>
    <w:rPr>
      <w:sz w:val="16"/>
      <w:szCs w:val="16"/>
    </w:rPr>
  </w:style>
  <w:style w:type="paragraph" w:styleId="Kommentartext">
    <w:name w:val="annotation text"/>
    <w:basedOn w:val="Standard"/>
    <w:link w:val="KommentartextZchn"/>
    <w:rsid w:val="00F3067A"/>
    <w:rPr>
      <w:sz w:val="20"/>
      <w:szCs w:val="20"/>
    </w:rPr>
  </w:style>
  <w:style w:type="character" w:customStyle="1" w:styleId="KommentartextZchn">
    <w:name w:val="Kommentartext Zchn"/>
    <w:link w:val="Kommentartext"/>
    <w:rsid w:val="00F3067A"/>
    <w:rPr>
      <w:rFonts w:ascii="Arial" w:hAnsi="Arial"/>
    </w:rPr>
  </w:style>
  <w:style w:type="paragraph" w:styleId="Kommentarthema">
    <w:name w:val="annotation subject"/>
    <w:basedOn w:val="Kommentartext"/>
    <w:next w:val="Kommentartext"/>
    <w:link w:val="KommentarthemaZchn"/>
    <w:rsid w:val="00F3067A"/>
    <w:rPr>
      <w:b/>
      <w:bCs/>
    </w:rPr>
  </w:style>
  <w:style w:type="character" w:customStyle="1" w:styleId="KommentarthemaZchn">
    <w:name w:val="Kommentarthema Zchn"/>
    <w:link w:val="Kommentarthema"/>
    <w:rsid w:val="00F3067A"/>
    <w:rPr>
      <w:rFonts w:ascii="Arial" w:hAnsi="Arial"/>
      <w:b/>
      <w:bCs/>
    </w:rPr>
  </w:style>
  <w:style w:type="paragraph" w:styleId="StandardWeb">
    <w:name w:val="Normal (Web)"/>
    <w:basedOn w:val="Standard"/>
    <w:uiPriority w:val="99"/>
    <w:unhideWhenUsed/>
    <w:rsid w:val="00952151"/>
    <w:pPr>
      <w:spacing w:before="100" w:beforeAutospacing="1" w:after="100" w:afterAutospacing="1"/>
    </w:pPr>
    <w:rPr>
      <w:rFonts w:ascii="Times New Roman" w:hAnsi="Times New Roman"/>
    </w:rPr>
  </w:style>
  <w:style w:type="paragraph" w:styleId="berarbeitung">
    <w:name w:val="Revision"/>
    <w:hidden/>
    <w:uiPriority w:val="99"/>
    <w:semiHidden/>
    <w:rsid w:val="00304E97"/>
    <w:rPr>
      <w:rFonts w:ascii="Arial" w:hAnsi="Arial"/>
      <w:sz w:val="24"/>
      <w:szCs w:val="24"/>
    </w:rPr>
  </w:style>
  <w:style w:type="paragraph" w:customStyle="1" w:styleId="Default">
    <w:name w:val="Default"/>
    <w:rsid w:val="00C714B2"/>
    <w:pPr>
      <w:autoSpaceDE w:val="0"/>
      <w:autoSpaceDN w:val="0"/>
      <w:adjustRightInd w:val="0"/>
    </w:pPr>
    <w:rPr>
      <w:rFonts w:ascii="Arial" w:hAnsi="Arial" w:cs="Arial"/>
      <w:color w:val="000000"/>
      <w:sz w:val="24"/>
      <w:szCs w:val="24"/>
    </w:rPr>
  </w:style>
  <w:style w:type="character" w:customStyle="1" w:styleId="FuzeileZchn">
    <w:name w:val="Fußzeile Zchn"/>
    <w:link w:val="Fuzeile"/>
    <w:uiPriority w:val="99"/>
    <w:rsid w:val="00AC0AC5"/>
    <w:rPr>
      <w:rFonts w:ascii="Arial" w:hAnsi="Arial"/>
      <w:sz w:val="24"/>
      <w:szCs w:val="24"/>
    </w:rPr>
  </w:style>
  <w:style w:type="character" w:customStyle="1" w:styleId="ws-grey">
    <w:name w:val="ws-grey"/>
    <w:basedOn w:val="Absatz-Standardschriftart"/>
    <w:rsid w:val="00D76989"/>
  </w:style>
  <w:style w:type="character" w:styleId="HTMLAkronym">
    <w:name w:val="HTML Acronym"/>
    <w:basedOn w:val="Absatz-Standardschriftart"/>
    <w:uiPriority w:val="99"/>
    <w:unhideWhenUsed/>
    <w:rsid w:val="00D76989"/>
  </w:style>
  <w:style w:type="paragraph" w:styleId="Listenabsatz">
    <w:name w:val="List Paragraph"/>
    <w:basedOn w:val="Standard"/>
    <w:uiPriority w:val="34"/>
    <w:qFormat/>
    <w:rsid w:val="00C554DB"/>
    <w:pPr>
      <w:ind w:left="720"/>
      <w:contextualSpacing/>
    </w:pPr>
  </w:style>
  <w:style w:type="paragraph" w:styleId="Funotentext">
    <w:name w:val="footnote text"/>
    <w:basedOn w:val="Standard"/>
    <w:link w:val="FunotentextZchn"/>
    <w:rsid w:val="00AA1EB5"/>
    <w:rPr>
      <w:sz w:val="20"/>
      <w:szCs w:val="20"/>
    </w:rPr>
  </w:style>
  <w:style w:type="character" w:customStyle="1" w:styleId="FunotentextZchn">
    <w:name w:val="Fußnotentext Zchn"/>
    <w:basedOn w:val="Absatz-Standardschriftart"/>
    <w:link w:val="Funotentext"/>
    <w:rsid w:val="00AA1EB5"/>
    <w:rPr>
      <w:rFonts w:ascii="Arial" w:hAnsi="Arial"/>
    </w:rPr>
  </w:style>
  <w:style w:type="character" w:styleId="Funotenzeichen">
    <w:name w:val="footnote reference"/>
    <w:basedOn w:val="Absatz-Standardschriftart"/>
    <w:rsid w:val="00AA1EB5"/>
    <w:rPr>
      <w:vertAlign w:val="superscript"/>
    </w:rPr>
  </w:style>
  <w:style w:type="character" w:styleId="BesuchterLink">
    <w:name w:val="FollowedHyperlink"/>
    <w:basedOn w:val="Absatz-Standardschriftart"/>
    <w:rsid w:val="00720888"/>
    <w:rPr>
      <w:color w:val="800080" w:themeColor="followedHyperlink"/>
      <w:u w:val="single"/>
    </w:rPr>
  </w:style>
  <w:style w:type="character" w:styleId="NichtaufgelsteErwhnung">
    <w:name w:val="Unresolved Mention"/>
    <w:basedOn w:val="Absatz-Standardschriftart"/>
    <w:uiPriority w:val="99"/>
    <w:semiHidden/>
    <w:unhideWhenUsed/>
    <w:rsid w:val="00006C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76004">
      <w:bodyDiv w:val="1"/>
      <w:marLeft w:val="0"/>
      <w:marRight w:val="0"/>
      <w:marTop w:val="0"/>
      <w:marBottom w:val="0"/>
      <w:divBdr>
        <w:top w:val="none" w:sz="0" w:space="0" w:color="auto"/>
        <w:left w:val="none" w:sz="0" w:space="0" w:color="auto"/>
        <w:bottom w:val="none" w:sz="0" w:space="0" w:color="auto"/>
        <w:right w:val="none" w:sz="0" w:space="0" w:color="auto"/>
      </w:divBdr>
    </w:div>
    <w:div w:id="733360867">
      <w:bodyDiv w:val="1"/>
      <w:marLeft w:val="0"/>
      <w:marRight w:val="0"/>
      <w:marTop w:val="0"/>
      <w:marBottom w:val="0"/>
      <w:divBdr>
        <w:top w:val="none" w:sz="0" w:space="0" w:color="auto"/>
        <w:left w:val="none" w:sz="0" w:space="0" w:color="auto"/>
        <w:bottom w:val="none" w:sz="0" w:space="0" w:color="auto"/>
        <w:right w:val="none" w:sz="0" w:space="0" w:color="auto"/>
      </w:divBdr>
      <w:divsChild>
        <w:div w:id="1862235581">
          <w:marLeft w:val="0"/>
          <w:marRight w:val="0"/>
          <w:marTop w:val="360"/>
          <w:marBottom w:val="100"/>
          <w:divBdr>
            <w:top w:val="none" w:sz="0" w:space="0" w:color="auto"/>
            <w:left w:val="none" w:sz="0" w:space="0" w:color="auto"/>
            <w:bottom w:val="none" w:sz="0" w:space="0" w:color="auto"/>
            <w:right w:val="none" w:sz="0" w:space="0" w:color="auto"/>
          </w:divBdr>
          <w:divsChild>
            <w:div w:id="531844791">
              <w:marLeft w:val="0"/>
              <w:marRight w:val="0"/>
              <w:marTop w:val="0"/>
              <w:marBottom w:val="0"/>
              <w:divBdr>
                <w:top w:val="none" w:sz="0" w:space="0" w:color="auto"/>
                <w:left w:val="none" w:sz="0" w:space="0" w:color="auto"/>
                <w:bottom w:val="none" w:sz="0" w:space="0" w:color="auto"/>
                <w:right w:val="none" w:sz="0" w:space="0" w:color="auto"/>
              </w:divBdr>
              <w:divsChild>
                <w:div w:id="1333221750">
                  <w:marLeft w:val="0"/>
                  <w:marRight w:val="0"/>
                  <w:marTop w:val="0"/>
                  <w:marBottom w:val="0"/>
                  <w:divBdr>
                    <w:top w:val="none" w:sz="0" w:space="0" w:color="auto"/>
                    <w:left w:val="none" w:sz="0" w:space="0" w:color="auto"/>
                    <w:bottom w:val="none" w:sz="0" w:space="0" w:color="auto"/>
                    <w:right w:val="none" w:sz="0" w:space="0" w:color="auto"/>
                  </w:divBdr>
                  <w:divsChild>
                    <w:div w:id="461579052">
                      <w:marLeft w:val="0"/>
                      <w:marRight w:val="0"/>
                      <w:marTop w:val="100"/>
                      <w:marBottom w:val="100"/>
                      <w:divBdr>
                        <w:top w:val="none" w:sz="0" w:space="0" w:color="auto"/>
                        <w:left w:val="none" w:sz="0" w:space="0" w:color="auto"/>
                        <w:bottom w:val="none" w:sz="0" w:space="0" w:color="auto"/>
                        <w:right w:val="none" w:sz="0" w:space="0" w:color="auto"/>
                      </w:divBdr>
                      <w:divsChild>
                        <w:div w:id="1801874377">
                          <w:marLeft w:val="300"/>
                          <w:marRight w:val="150"/>
                          <w:marTop w:val="0"/>
                          <w:marBottom w:val="300"/>
                          <w:divBdr>
                            <w:top w:val="none" w:sz="0" w:space="0" w:color="auto"/>
                            <w:left w:val="none" w:sz="0" w:space="0" w:color="auto"/>
                            <w:bottom w:val="none" w:sz="0" w:space="0" w:color="auto"/>
                            <w:right w:val="none" w:sz="0" w:space="0" w:color="auto"/>
                          </w:divBdr>
                          <w:divsChild>
                            <w:div w:id="38726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5801906">
      <w:bodyDiv w:val="1"/>
      <w:marLeft w:val="0"/>
      <w:marRight w:val="0"/>
      <w:marTop w:val="0"/>
      <w:marBottom w:val="0"/>
      <w:divBdr>
        <w:top w:val="none" w:sz="0" w:space="0" w:color="auto"/>
        <w:left w:val="none" w:sz="0" w:space="0" w:color="auto"/>
        <w:bottom w:val="none" w:sz="0" w:space="0" w:color="auto"/>
        <w:right w:val="none" w:sz="0" w:space="0" w:color="auto"/>
      </w:divBdr>
    </w:div>
    <w:div w:id="974918269">
      <w:bodyDiv w:val="1"/>
      <w:marLeft w:val="0"/>
      <w:marRight w:val="0"/>
      <w:marTop w:val="0"/>
      <w:marBottom w:val="0"/>
      <w:divBdr>
        <w:top w:val="none" w:sz="0" w:space="0" w:color="auto"/>
        <w:left w:val="none" w:sz="0" w:space="0" w:color="auto"/>
        <w:bottom w:val="none" w:sz="0" w:space="0" w:color="auto"/>
        <w:right w:val="none" w:sz="0" w:space="0" w:color="auto"/>
      </w:divBdr>
    </w:div>
    <w:div w:id="1196501780">
      <w:bodyDiv w:val="1"/>
      <w:marLeft w:val="0"/>
      <w:marRight w:val="0"/>
      <w:marTop w:val="0"/>
      <w:marBottom w:val="0"/>
      <w:divBdr>
        <w:top w:val="none" w:sz="0" w:space="0" w:color="auto"/>
        <w:left w:val="none" w:sz="0" w:space="0" w:color="auto"/>
        <w:bottom w:val="none" w:sz="0" w:space="0" w:color="auto"/>
        <w:right w:val="none" w:sz="0" w:space="0" w:color="auto"/>
      </w:divBdr>
    </w:div>
    <w:div w:id="1660041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rlus.com/news" TargetMode="External"/><Relationship Id="rId4" Type="http://schemas.openxmlformats.org/officeDocument/2006/relationships/settings" Target="settings.xml"/><Relationship Id="rId9" Type="http://schemas.openxmlformats.org/officeDocument/2006/relationships/hyperlink" Target="mailto:presse@erlus.com"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k2283\Documents\Benutzerdefinierte%20Office-Vorlagen\N-2026_Pressemitteilun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B58C8-DA0F-4189-B507-6ADDB038B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N-2026_Pressemitteilung.dotx</Template>
  <TotalTime>0</TotalTime>
  <Pages>4</Pages>
  <Words>476</Words>
  <Characters>3313</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Pressemitteilung</vt:lpstr>
    </vt:vector>
  </TitlesOfParts>
  <Company>Engel - Zimmermann</Company>
  <LinksUpToDate>false</LinksUpToDate>
  <CharactersWithSpaces>3782</CharactersWithSpaces>
  <SharedDoc>false</SharedDoc>
  <HLinks>
    <vt:vector size="18" baseType="variant">
      <vt:variant>
        <vt:i4>6225942</vt:i4>
      </vt:variant>
      <vt:variant>
        <vt:i4>6</vt:i4>
      </vt:variant>
      <vt:variant>
        <vt:i4>0</vt:i4>
      </vt:variant>
      <vt:variant>
        <vt:i4>5</vt:i4>
      </vt:variant>
      <vt:variant>
        <vt:lpwstr>http://www.erlus.com/</vt:lpwstr>
      </vt:variant>
      <vt:variant>
        <vt:lpwstr/>
      </vt:variant>
      <vt:variant>
        <vt:i4>131127</vt:i4>
      </vt:variant>
      <vt:variant>
        <vt:i4>3</vt:i4>
      </vt:variant>
      <vt:variant>
        <vt:i4>0</vt:i4>
      </vt:variant>
      <vt:variant>
        <vt:i4>5</vt:i4>
      </vt:variant>
      <vt:variant>
        <vt:lpwstr>mailto:presse@erlus.com</vt:lpwstr>
      </vt:variant>
      <vt:variant>
        <vt:lpwstr/>
      </vt:variant>
      <vt:variant>
        <vt:i4>6225942</vt:i4>
      </vt:variant>
      <vt:variant>
        <vt:i4>0</vt:i4>
      </vt:variant>
      <vt:variant>
        <vt:i4>0</vt:i4>
      </vt:variant>
      <vt:variant>
        <vt:i4>5</vt:i4>
      </vt:variant>
      <vt:variant>
        <vt:lpwstr>http://www.erlus.com/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creator>Marklstorfer, Bianca</dc:creator>
  <cp:lastModifiedBy>Marklstorfer, Bianca</cp:lastModifiedBy>
  <cp:revision>4</cp:revision>
  <cp:lastPrinted>2020-01-16T08:35:00Z</cp:lastPrinted>
  <dcterms:created xsi:type="dcterms:W3CDTF">2026-06-05T11:11:00Z</dcterms:created>
  <dcterms:modified xsi:type="dcterms:W3CDTF">2026-06-08T08:55:00Z</dcterms:modified>
</cp:coreProperties>
</file>